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986252" w:rsidRDefault="00986252"/>
    <w:p w14:paraId="3F08BED8" w14:textId="77777777" w:rsidR="000A7F41" w:rsidRDefault="004E6B1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4B08C6D" wp14:editId="544B5825">
                <wp:simplePos x="0" y="0"/>
                <wp:positionH relativeFrom="margin">
                  <wp:align>left</wp:align>
                </wp:positionH>
                <wp:positionV relativeFrom="paragraph">
                  <wp:posOffset>5025</wp:posOffset>
                </wp:positionV>
                <wp:extent cx="1581150" cy="526415"/>
                <wp:effectExtent l="0" t="0" r="0" b="4445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581150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76F2B166" w14:textId="77777777" w:rsidR="0030351E" w:rsidRDefault="0030351E" w:rsidP="008851F6">
                            <w:pPr>
                              <w:spacing w:line="276" w:lineRule="auto"/>
                              <w:rPr>
                                <w:rFonts w:cs="Arial"/>
                                <w:color w:val="4E285E"/>
                                <w:sz w:val="32"/>
                                <w:szCs w:val="3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cs="Arial"/>
                                <w:color w:val="4E285E"/>
                                <w:sz w:val="32"/>
                                <w:szCs w:val="32"/>
                                <w:lang w:val="en-US"/>
                              </w:rPr>
                              <w:t>Vedlegg</w:t>
                            </w:r>
                            <w:proofErr w:type="spellEnd"/>
                            <w:r>
                              <w:rPr>
                                <w:rFonts w:cs="Arial"/>
                                <w:color w:val="4E285E"/>
                                <w:sz w:val="32"/>
                                <w:szCs w:val="32"/>
                                <w:lang w:val="en-US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24B08C6D" id="Tekstboks 2" o:spid="_x0000_s1026" style="position:absolute;margin-left:0;margin-top:.4pt;width:124.5pt;height:41.45pt;z-index:25165824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" filled="f" stroked="f">
                <v:textbox style="mso-fit-shape-to-text:t">
                  <w:txbxContent>
                    <w:p w14:paraId="76F2B166" w14:textId="77777777" w:rsidR="0030351E" w:rsidRDefault="0030351E" w:rsidP="008851F6">
                      <w:pPr>
                        <w:spacing w:line="276" w:lineRule="auto"/>
                        <w:rPr>
                          <w:rFonts w:cs="Arial"/>
                          <w:color w:val="4E285E"/>
                          <w:sz w:val="32"/>
                          <w:szCs w:val="32"/>
                          <w:lang w:val="en-US"/>
                        </w:rPr>
                      </w:pPr>
                      <w:proofErr w:type="spellStart"/>
                      <w:r>
                        <w:rPr>
                          <w:rFonts w:cs="Arial"/>
                          <w:color w:val="4E285E"/>
                          <w:sz w:val="32"/>
                          <w:szCs w:val="32"/>
                          <w:lang w:val="en-US"/>
                        </w:rPr>
                        <w:t>Vedlegg</w:t>
                      </w:r>
                      <w:proofErr w:type="spellEnd"/>
                      <w:r>
                        <w:rPr>
                          <w:rFonts w:cs="Arial"/>
                          <w:color w:val="4E285E"/>
                          <w:sz w:val="32"/>
                          <w:szCs w:val="32"/>
                          <w:lang w:val="en-US"/>
                        </w:rPr>
                        <w:t xml:space="preserve"> 2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A37501D" w14:textId="77777777" w:rsidR="000A7F41" w:rsidRDefault="000A7F41"/>
    <w:p w14:paraId="5DAB6C7B" w14:textId="77777777" w:rsidR="000A7F41" w:rsidRDefault="000A7F41"/>
    <w:p w14:paraId="02EB378F" w14:textId="77777777" w:rsidR="000A7F41" w:rsidRDefault="000A7F41"/>
    <w:p w14:paraId="6291C15C" w14:textId="66933762" w:rsidR="00DD31F1" w:rsidRPr="00610F7B" w:rsidRDefault="00DD31F1" w:rsidP="00DD31F1">
      <w:pPr>
        <w:rPr>
          <w:rFonts w:asciiTheme="majorHAnsi" w:hAnsiTheme="majorHAnsi" w:cstheme="majorHAnsi"/>
          <w:color w:val="4E285E" w:themeColor="accent1"/>
          <w:sz w:val="40"/>
          <w:szCs w:val="40"/>
        </w:rPr>
      </w:pPr>
      <w:r w:rsidRPr="00610F7B">
        <w:rPr>
          <w:rFonts w:asciiTheme="majorHAnsi" w:hAnsiTheme="majorHAnsi" w:cstheme="majorHAnsi"/>
          <w:color w:val="4E285E" w:themeColor="accent1"/>
          <w:sz w:val="40"/>
          <w:szCs w:val="40"/>
        </w:rPr>
        <w:t xml:space="preserve">Tilbud på </w:t>
      </w:r>
      <w:r w:rsidR="00DF7385" w:rsidRPr="00610F7B">
        <w:rPr>
          <w:rFonts w:asciiTheme="majorHAnsi" w:hAnsiTheme="majorHAnsi" w:cstheme="majorHAnsi"/>
          <w:color w:val="4E285E" w:themeColor="accent1"/>
          <w:sz w:val="40"/>
          <w:szCs w:val="40"/>
        </w:rPr>
        <w:t xml:space="preserve">Avtale om kjøp og levering av </w:t>
      </w:r>
      <w:r w:rsidR="009C24DB">
        <w:rPr>
          <w:rFonts w:asciiTheme="majorHAnsi" w:hAnsiTheme="majorHAnsi" w:cstheme="majorHAnsi"/>
          <w:color w:val="4E285E" w:themeColor="accent1"/>
          <w:sz w:val="40"/>
          <w:szCs w:val="40"/>
        </w:rPr>
        <w:t xml:space="preserve">jern- og aluminiumbaserte </w:t>
      </w:r>
      <w:r w:rsidR="00DF7385" w:rsidRPr="00610F7B">
        <w:rPr>
          <w:rFonts w:asciiTheme="majorHAnsi" w:hAnsiTheme="majorHAnsi" w:cstheme="majorHAnsi"/>
          <w:color w:val="4E285E" w:themeColor="accent1"/>
          <w:sz w:val="40"/>
          <w:szCs w:val="40"/>
        </w:rPr>
        <w:t xml:space="preserve">fellingskjemikalier </w:t>
      </w:r>
    </w:p>
    <w:p w14:paraId="6A05A809" w14:textId="77777777" w:rsidR="00DD31F1" w:rsidRPr="00F1164B" w:rsidRDefault="00DD31F1" w:rsidP="00DD31F1">
      <w:pPr>
        <w:rPr>
          <w:rFonts w:cs="Arial"/>
          <w:color w:val="auto"/>
          <w:szCs w:val="20"/>
        </w:rPr>
      </w:pPr>
    </w:p>
    <w:p w14:paraId="4EF668E3" w14:textId="77777777" w:rsidR="00DD31F1" w:rsidRDefault="00DD31F1" w:rsidP="00DD31F1">
      <w:pPr>
        <w:rPr>
          <w:rFonts w:cs="Arial"/>
          <w:color w:val="auto"/>
          <w:szCs w:val="20"/>
        </w:rPr>
      </w:pPr>
      <w:r w:rsidRPr="00F1164B">
        <w:rPr>
          <w:rFonts w:cs="Arial"/>
          <w:color w:val="auto"/>
          <w:szCs w:val="20"/>
        </w:rPr>
        <w:t>Ved innsendelse av dette tilbudsbrevet erklærer leverandøren å delta i konkurransen på de betingelser som følger av konkurransegrunnlaget fra oppdragsgiver</w:t>
      </w:r>
      <w:r>
        <w:rPr>
          <w:rFonts w:cs="Arial"/>
          <w:color w:val="auto"/>
          <w:szCs w:val="20"/>
        </w:rPr>
        <w:t>.</w:t>
      </w:r>
    </w:p>
    <w:p w14:paraId="4C84080E" w14:textId="77777777" w:rsidR="00BE7550" w:rsidRDefault="00BE7550" w:rsidP="00DD31F1">
      <w:pPr>
        <w:rPr>
          <w:rFonts w:cs="Arial"/>
          <w:color w:val="auto"/>
          <w:szCs w:val="20"/>
        </w:rPr>
      </w:pPr>
    </w:p>
    <w:p w14:paraId="5A39BBE3" w14:textId="77777777" w:rsidR="00DD31F1" w:rsidRDefault="00DD31F1" w:rsidP="00DD31F1">
      <w:pPr>
        <w:rPr>
          <w:rFonts w:cs="Arial"/>
          <w:color w:val="auto"/>
          <w:szCs w:val="20"/>
        </w:rPr>
      </w:pPr>
    </w:p>
    <w:p w14:paraId="4567A6DB" w14:textId="77777777" w:rsidR="00DD31F1" w:rsidRDefault="00DD31F1" w:rsidP="00DD31F1">
      <w:pPr>
        <w:pStyle w:val="Overskrift1"/>
      </w:pPr>
      <w:r>
        <w:t>Opplysninger om tilbyder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62"/>
      </w:tblGrid>
      <w:tr w:rsidR="00DD31F1" w14:paraId="52C4CE18" w14:textId="77777777" w:rsidTr="008851F6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213C2D81" w14:textId="77777777" w:rsidR="00DD31F1" w:rsidRDefault="00DD31F1" w:rsidP="008851F6">
            <w:r>
              <w:t>Firma:</w:t>
            </w:r>
          </w:p>
        </w:tc>
        <w:tc>
          <w:tcPr>
            <w:tcW w:w="6662" w:type="dxa"/>
            <w:vAlign w:val="center"/>
          </w:tcPr>
          <w:p w14:paraId="41C8F396" w14:textId="77777777" w:rsidR="00DD31F1" w:rsidRDefault="00DD31F1" w:rsidP="008851F6"/>
        </w:tc>
      </w:tr>
      <w:tr w:rsidR="00DD31F1" w14:paraId="646AE17D" w14:textId="77777777" w:rsidTr="008851F6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FAFCAC1" w14:textId="77777777" w:rsidR="00DD31F1" w:rsidRDefault="00DD31F1" w:rsidP="008851F6">
            <w:r>
              <w:t>Organisasjonsnummer:</w:t>
            </w:r>
          </w:p>
        </w:tc>
        <w:tc>
          <w:tcPr>
            <w:tcW w:w="6662" w:type="dxa"/>
            <w:vAlign w:val="center"/>
          </w:tcPr>
          <w:p w14:paraId="72A3D3EC" w14:textId="77777777" w:rsidR="00DD31F1" w:rsidRDefault="00DD31F1" w:rsidP="008851F6"/>
        </w:tc>
      </w:tr>
      <w:tr w:rsidR="00DD31F1" w14:paraId="1BCB1403" w14:textId="77777777" w:rsidTr="008851F6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395DCDC" w14:textId="77777777" w:rsidR="00DD31F1" w:rsidRDefault="00DD31F1" w:rsidP="008851F6">
            <w:r>
              <w:t>Postadresse:</w:t>
            </w:r>
          </w:p>
        </w:tc>
        <w:tc>
          <w:tcPr>
            <w:tcW w:w="6662" w:type="dxa"/>
            <w:vAlign w:val="center"/>
          </w:tcPr>
          <w:p w14:paraId="0D0B940D" w14:textId="77777777" w:rsidR="00DD31F1" w:rsidRDefault="00DD31F1" w:rsidP="008851F6"/>
        </w:tc>
      </w:tr>
      <w:tr w:rsidR="00DD31F1" w14:paraId="5A6A411B" w14:textId="77777777" w:rsidTr="008851F6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69C3AECF" w14:textId="77777777" w:rsidR="00DD31F1" w:rsidRDefault="00DD31F1" w:rsidP="008851F6">
            <w:r>
              <w:t>Kontaktperson:</w:t>
            </w:r>
          </w:p>
        </w:tc>
        <w:tc>
          <w:tcPr>
            <w:tcW w:w="6662" w:type="dxa"/>
            <w:vAlign w:val="center"/>
          </w:tcPr>
          <w:p w14:paraId="0E27B00A" w14:textId="77777777" w:rsidR="00DD31F1" w:rsidRDefault="00DD31F1" w:rsidP="008851F6"/>
        </w:tc>
      </w:tr>
      <w:tr w:rsidR="00DD31F1" w14:paraId="2D3C9AE2" w14:textId="77777777" w:rsidTr="008851F6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E55C466" w14:textId="77777777" w:rsidR="00DD31F1" w:rsidRDefault="00DD31F1" w:rsidP="008851F6">
            <w:r>
              <w:t>E-post:</w:t>
            </w:r>
          </w:p>
        </w:tc>
        <w:tc>
          <w:tcPr>
            <w:tcW w:w="6662" w:type="dxa"/>
            <w:vAlign w:val="center"/>
          </w:tcPr>
          <w:p w14:paraId="60061E4C" w14:textId="77777777" w:rsidR="00DD31F1" w:rsidRDefault="00DD31F1" w:rsidP="008851F6"/>
        </w:tc>
      </w:tr>
      <w:tr w:rsidR="00DD31F1" w14:paraId="7E0EEF42" w14:textId="77777777" w:rsidTr="008851F6">
        <w:trPr>
          <w:trHeight w:val="34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7C868D3" w14:textId="77777777" w:rsidR="00DD31F1" w:rsidRDefault="00DD31F1" w:rsidP="008851F6">
            <w:r>
              <w:t>Telefon:</w:t>
            </w:r>
          </w:p>
        </w:tc>
        <w:tc>
          <w:tcPr>
            <w:tcW w:w="6662" w:type="dxa"/>
            <w:vAlign w:val="center"/>
          </w:tcPr>
          <w:p w14:paraId="44EAFD9C" w14:textId="77777777" w:rsidR="00DD31F1" w:rsidRDefault="00DD31F1" w:rsidP="008851F6"/>
        </w:tc>
      </w:tr>
    </w:tbl>
    <w:p w14:paraId="4B94D5A5" w14:textId="77777777" w:rsidR="00DD31F1" w:rsidRDefault="00DD31F1" w:rsidP="00DD31F1"/>
    <w:p w14:paraId="7336C1AD" w14:textId="757B8EA8" w:rsidR="00DD31F1" w:rsidRDefault="00DD31F1" w:rsidP="00DD31F1">
      <w:r>
        <w:t xml:space="preserve">All kommunikasjon i forbindelse med konkurransen vil skje elektronisk </w:t>
      </w:r>
      <w:r w:rsidR="244127B3">
        <w:t>via KGV.</w:t>
      </w:r>
    </w:p>
    <w:p w14:paraId="3DEEC669" w14:textId="77777777" w:rsidR="00DD31F1" w:rsidRDefault="00DD31F1" w:rsidP="00DD31F1"/>
    <w:p w14:paraId="3656B9AB" w14:textId="0405F2F1" w:rsidR="00DD31F1" w:rsidRDefault="00DD31F1" w:rsidP="00DD31F1">
      <w:pPr>
        <w:pStyle w:val="Overskrift1"/>
      </w:pPr>
      <w:r>
        <w:t>Tilbudet</w:t>
      </w:r>
    </w:p>
    <w:p w14:paraId="195753BB" w14:textId="77777777" w:rsidR="00DD31F1" w:rsidRDefault="00DD31F1" w:rsidP="00DD31F1">
      <w:pPr>
        <w:pStyle w:val="Overskrift2"/>
      </w:pPr>
      <w:r>
        <w:t>Eventuelle forbehold/avvik</w:t>
      </w:r>
    </w:p>
    <w:p w14:paraId="58FA1582" w14:textId="77777777" w:rsidR="00BE7550" w:rsidRDefault="00BE7550" w:rsidP="00BE7550">
      <w:r w:rsidRPr="00B6619A">
        <w:t xml:space="preserve">Leverandøren gir med dette tilbudsbrevet et bindende tilbud i henhold til de spesifikasjoner og vilkår som </w:t>
      </w:r>
      <w:proofErr w:type="gramStart"/>
      <w:r w:rsidRPr="00B6619A">
        <w:t>fremgår</w:t>
      </w:r>
      <w:proofErr w:type="gramEnd"/>
      <w:r w:rsidRPr="00B6619A">
        <w:t xml:space="preserve"> av dette dokumentet med bilag. </w:t>
      </w:r>
    </w:p>
    <w:p w14:paraId="13E14A9B" w14:textId="77777777" w:rsidR="00BE7550" w:rsidRPr="00B6619A" w:rsidRDefault="00BE7550" w:rsidP="00BE7550"/>
    <w:p w14:paraId="05FE318C" w14:textId="77777777" w:rsidR="00DD31F1" w:rsidRPr="00325ED0" w:rsidRDefault="00DD31F1" w:rsidP="00DD31F1">
      <w:pPr>
        <w:spacing w:line="276" w:lineRule="auto"/>
      </w:pPr>
      <w:r w:rsidRPr="00325ED0">
        <w:t>Leverandøren bekrefter å ha satt seg grundig inn i konkurransegrunnlaget med vedlegg, og erklærer:</w:t>
      </w:r>
    </w:p>
    <w:p w14:paraId="45FB0818" w14:textId="77777777" w:rsidR="00DD31F1" w:rsidRDefault="00DD31F1" w:rsidP="00DD31F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83"/>
        <w:gridCol w:w="1984"/>
      </w:tblGrid>
      <w:tr w:rsidR="00DD31F1" w14:paraId="293D7F1B" w14:textId="77777777" w:rsidTr="008851F6">
        <w:tc>
          <w:tcPr>
            <w:tcW w:w="7083" w:type="dxa"/>
            <w:shd w:val="clear" w:color="auto" w:fill="F2F2F2" w:themeFill="background1" w:themeFillShade="F2"/>
            <w:vAlign w:val="center"/>
          </w:tcPr>
          <w:p w14:paraId="39B7DA87" w14:textId="77777777" w:rsidR="00DD31F1" w:rsidRDefault="00DD31F1" w:rsidP="008851F6">
            <w:r>
              <w:t>Inneholder tilbudet forbehold eller avvik fra konkurransegrunnlaget, kontraktsbetingelsene eller kravspesifikasjon)</w:t>
            </w:r>
          </w:p>
        </w:tc>
        <w:tc>
          <w:tcPr>
            <w:tcW w:w="1984" w:type="dxa"/>
            <w:vAlign w:val="center"/>
          </w:tcPr>
          <w:p w14:paraId="0EF9E32A" w14:textId="77777777" w:rsidR="00DD31F1" w:rsidRDefault="00182A84" w:rsidP="008851F6">
            <w:sdt>
              <w:sdtPr>
                <w:id w:val="-190457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1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D31F1" w:rsidRPr="00FB7D36">
              <w:t xml:space="preserve"> Ja         </w:t>
            </w:r>
            <w:sdt>
              <w:sdtPr>
                <w:id w:val="1183705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1F1" w:rsidRPr="00FB7D3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D31F1" w:rsidRPr="00FB7D36">
              <w:t xml:space="preserve"> Nei</w:t>
            </w:r>
          </w:p>
        </w:tc>
      </w:tr>
    </w:tbl>
    <w:p w14:paraId="049F31CB" w14:textId="77777777" w:rsidR="00DD31F1" w:rsidRDefault="00DD31F1" w:rsidP="00DD31F1"/>
    <w:p w14:paraId="41B62C44" w14:textId="014A073C" w:rsidR="00DD31F1" w:rsidRPr="00771A07" w:rsidRDefault="00DD31F1" w:rsidP="59F677C8">
      <w:pPr>
        <w:pStyle w:val="Datoref"/>
        <w:jc w:val="both"/>
        <w:rPr>
          <w:sz w:val="20"/>
          <w:szCs w:val="20"/>
        </w:rPr>
      </w:pPr>
      <w:r w:rsidRPr="59F677C8">
        <w:rPr>
          <w:sz w:val="20"/>
          <w:szCs w:val="20"/>
        </w:rPr>
        <w:t xml:space="preserve">Dersom leverandøren svarer ja, så skal alle eventuelle forbehold og avvik fremgå </w:t>
      </w:r>
      <w:r w:rsidR="1037B5CD" w:rsidRPr="59F677C8">
        <w:rPr>
          <w:sz w:val="20"/>
          <w:szCs w:val="20"/>
        </w:rPr>
        <w:t>her</w:t>
      </w:r>
      <w:r w:rsidR="5394388B" w:rsidRPr="59F677C8">
        <w:rPr>
          <w:sz w:val="20"/>
          <w:szCs w:val="20"/>
        </w:rPr>
        <w:t>:</w:t>
      </w:r>
    </w:p>
    <w:p w14:paraId="68ABA405" w14:textId="23B42A1E" w:rsidR="00DD31F1" w:rsidRPr="00771A07" w:rsidRDefault="00DD31F1" w:rsidP="59F677C8">
      <w:pPr>
        <w:pStyle w:val="Datoref"/>
        <w:jc w:val="both"/>
        <w:rPr>
          <w:sz w:val="20"/>
          <w:szCs w:val="20"/>
        </w:rPr>
      </w:pPr>
    </w:p>
    <w:p w14:paraId="52FFB6DF" w14:textId="736B9A1F" w:rsidR="00DD31F1" w:rsidRPr="00771A07" w:rsidRDefault="00DD31F1" w:rsidP="59F677C8">
      <w:pPr>
        <w:pStyle w:val="Datoref"/>
        <w:numPr>
          <w:ilvl w:val="0"/>
          <w:numId w:val="1"/>
        </w:numPr>
        <w:jc w:val="both"/>
        <w:rPr>
          <w:sz w:val="20"/>
          <w:szCs w:val="20"/>
        </w:rPr>
      </w:pPr>
    </w:p>
    <w:p w14:paraId="528E4CC0" w14:textId="578074CC" w:rsidR="00DD31F1" w:rsidRPr="00771A07" w:rsidRDefault="00DD31F1" w:rsidP="59F677C8">
      <w:pPr>
        <w:pStyle w:val="Datoref"/>
        <w:jc w:val="both"/>
        <w:rPr>
          <w:sz w:val="20"/>
          <w:szCs w:val="20"/>
        </w:rPr>
      </w:pPr>
    </w:p>
    <w:p w14:paraId="35391661" w14:textId="6FD770F8" w:rsidR="00DD31F1" w:rsidRPr="00771A07" w:rsidRDefault="00DD31F1" w:rsidP="00DD31F1">
      <w:pPr>
        <w:pStyle w:val="Datoref"/>
        <w:jc w:val="both"/>
        <w:rPr>
          <w:sz w:val="20"/>
          <w:szCs w:val="20"/>
        </w:rPr>
      </w:pPr>
      <w:r w:rsidRPr="59F677C8">
        <w:rPr>
          <w:sz w:val="20"/>
          <w:szCs w:val="20"/>
        </w:rPr>
        <w:t>Forbehold og avvik</w:t>
      </w:r>
      <w:r w:rsidR="5F0F52AC" w:rsidRPr="59F677C8">
        <w:rPr>
          <w:sz w:val="20"/>
          <w:szCs w:val="20"/>
        </w:rPr>
        <w:t xml:space="preserve"> </w:t>
      </w:r>
      <w:r w:rsidRPr="59F677C8">
        <w:rPr>
          <w:sz w:val="20"/>
          <w:szCs w:val="20"/>
        </w:rPr>
        <w:t xml:space="preserve">skal være spesifisert og prissatt (angis med priskonsekvens av å gi avkall på eventuelle forbehold). </w:t>
      </w:r>
    </w:p>
    <w:p w14:paraId="53128261" w14:textId="77777777" w:rsidR="00DD31F1" w:rsidRPr="00771A07" w:rsidRDefault="00DD31F1" w:rsidP="00DD31F1">
      <w:pPr>
        <w:pStyle w:val="Datoref"/>
        <w:jc w:val="both"/>
        <w:rPr>
          <w:sz w:val="20"/>
          <w:szCs w:val="17"/>
        </w:rPr>
      </w:pPr>
    </w:p>
    <w:p w14:paraId="3843D101" w14:textId="77777777" w:rsidR="00DD31F1" w:rsidRPr="00771A07" w:rsidRDefault="00DD31F1" w:rsidP="00DD31F1">
      <w:pPr>
        <w:pStyle w:val="Datoref"/>
        <w:jc w:val="both"/>
        <w:rPr>
          <w:sz w:val="20"/>
          <w:szCs w:val="17"/>
        </w:rPr>
      </w:pPr>
      <w:r w:rsidRPr="00771A07">
        <w:rPr>
          <w:sz w:val="20"/>
          <w:szCs w:val="17"/>
        </w:rPr>
        <w:t>Leverandøren oppfordres til å søke å avklare eventuelle uklarheter i konkurransegrunnlaget før tilbudsfristens utløp, i stedet for å ta forbehold.</w:t>
      </w:r>
    </w:p>
    <w:p w14:paraId="07547A01" w14:textId="77777777" w:rsidR="00DD31F1" w:rsidRDefault="00DD31F1" w:rsidP="00DD31F1"/>
    <w:p w14:paraId="6A02E2CB" w14:textId="77777777" w:rsidR="00DD31F1" w:rsidRDefault="00DD31F1" w:rsidP="00DD31F1">
      <w:pPr>
        <w:pStyle w:val="Overskrift2"/>
      </w:pPr>
      <w:r>
        <w:lastRenderedPageBreak/>
        <w:t>Bruk av underleverandører</w:t>
      </w:r>
    </w:p>
    <w:p w14:paraId="32EAFCD4" w14:textId="77777777" w:rsidR="00DD31F1" w:rsidRDefault="00DD31F1" w:rsidP="00DD31F1">
      <w:pPr>
        <w:jc w:val="both"/>
      </w:pPr>
      <w:r w:rsidRPr="00170478">
        <w:t>Dersom leverandør planlegger å benytte underleverandør(er) til å oppfylle deler av kontrakten skal det oppgis:</w:t>
      </w:r>
    </w:p>
    <w:p w14:paraId="5043CB0F" w14:textId="77777777" w:rsidR="00DD31F1" w:rsidRDefault="00DD31F1" w:rsidP="00DD31F1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6140"/>
      </w:tblGrid>
      <w:tr w:rsidR="00DD31F1" w14:paraId="4A90A787" w14:textId="77777777" w:rsidTr="008851F6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A65" w14:textId="77777777" w:rsidR="00DD31F1" w:rsidRDefault="00DD31F1" w:rsidP="008851F6">
            <w:r>
              <w:t>Firmanavn:</w:t>
            </w:r>
          </w:p>
        </w:tc>
        <w:tc>
          <w:tcPr>
            <w:tcW w:w="6140" w:type="dxa"/>
            <w:vAlign w:val="center"/>
          </w:tcPr>
          <w:p w14:paraId="07459315" w14:textId="77777777" w:rsidR="00DD31F1" w:rsidRDefault="00DD31F1" w:rsidP="008851F6"/>
        </w:tc>
      </w:tr>
      <w:tr w:rsidR="00DD31F1" w14:paraId="33BEE80D" w14:textId="77777777" w:rsidTr="008851F6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D96D83D" w14:textId="77777777" w:rsidR="00DD31F1" w:rsidRDefault="00DD31F1" w:rsidP="008851F6">
            <w:r>
              <w:t>Organisasjonsnummer:</w:t>
            </w:r>
          </w:p>
        </w:tc>
        <w:tc>
          <w:tcPr>
            <w:tcW w:w="6140" w:type="dxa"/>
            <w:vAlign w:val="center"/>
          </w:tcPr>
          <w:p w14:paraId="6537F28F" w14:textId="77777777" w:rsidR="00DD31F1" w:rsidRDefault="00DD31F1" w:rsidP="008851F6"/>
        </w:tc>
      </w:tr>
      <w:tr w:rsidR="00DD31F1" w14:paraId="3284BCAA" w14:textId="77777777" w:rsidTr="008851F6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F3CFC86" w14:textId="77777777" w:rsidR="00DD31F1" w:rsidRDefault="00DD31F1" w:rsidP="008851F6">
            <w:r>
              <w:t>Beskrivelse av hvilke deler av leveransen underleverandøren skal utføre:</w:t>
            </w:r>
          </w:p>
        </w:tc>
        <w:tc>
          <w:tcPr>
            <w:tcW w:w="6140" w:type="dxa"/>
            <w:vAlign w:val="center"/>
          </w:tcPr>
          <w:p w14:paraId="6DFB9E20" w14:textId="77777777" w:rsidR="00DD31F1" w:rsidRDefault="00DD31F1" w:rsidP="008851F6"/>
        </w:tc>
      </w:tr>
      <w:tr w:rsidR="00DD31F1" w14:paraId="0BCAEAA0" w14:textId="77777777" w:rsidTr="008851F6">
        <w:trPr>
          <w:trHeight w:val="34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E28254A" w14:textId="77777777" w:rsidR="00DD31F1" w:rsidRDefault="00DD31F1" w:rsidP="008851F6">
            <w:r>
              <w:t>Eventuelt flere underleverandører kan angis i eget vedlegg:</w:t>
            </w:r>
          </w:p>
        </w:tc>
        <w:tc>
          <w:tcPr>
            <w:tcW w:w="6140" w:type="dxa"/>
            <w:vAlign w:val="center"/>
          </w:tcPr>
          <w:p w14:paraId="3C3F0D7C" w14:textId="77777777" w:rsidR="00DD31F1" w:rsidRDefault="00182A84" w:rsidP="008851F6">
            <w:pPr>
              <w:jc w:val="center"/>
            </w:pPr>
            <w:sdt>
              <w:sdtPr>
                <w:rPr>
                  <w:rFonts w:cs="Arial"/>
                  <w:color w:val="auto"/>
                  <w:szCs w:val="20"/>
                </w:rPr>
                <w:id w:val="-1944292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1F1">
                  <w:rPr>
                    <w:rFonts w:ascii="MS Gothic" w:eastAsia="MS Gothic" w:hAnsi="MS Gothic" w:cs="Arial" w:hint="eastAsia"/>
                    <w:color w:val="auto"/>
                    <w:szCs w:val="20"/>
                  </w:rPr>
                  <w:t>☐</w:t>
                </w:r>
              </w:sdtContent>
            </w:sdt>
            <w:r w:rsidR="00DD31F1" w:rsidRPr="00DD18BB">
              <w:rPr>
                <w:rFonts w:cs="Arial"/>
                <w:color w:val="auto"/>
                <w:szCs w:val="20"/>
              </w:rPr>
              <w:t xml:space="preserve"> Ja         </w:t>
            </w:r>
            <w:sdt>
              <w:sdtPr>
                <w:rPr>
                  <w:rFonts w:cs="Arial"/>
                  <w:color w:val="auto"/>
                  <w:szCs w:val="20"/>
                </w:rPr>
                <w:id w:val="13553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1F1" w:rsidRPr="00DD18BB">
                  <w:rPr>
                    <w:rFonts w:ascii="Segoe UI Symbol" w:eastAsia="MS Gothic" w:hAnsi="Segoe UI Symbol" w:cs="Segoe UI Symbol"/>
                    <w:color w:val="auto"/>
                    <w:szCs w:val="20"/>
                  </w:rPr>
                  <w:t>☐</w:t>
                </w:r>
              </w:sdtContent>
            </w:sdt>
            <w:r w:rsidR="00DD31F1" w:rsidRPr="00DD18BB">
              <w:rPr>
                <w:rFonts w:cs="Arial"/>
                <w:color w:val="auto"/>
                <w:szCs w:val="20"/>
              </w:rPr>
              <w:t xml:space="preserve"> Nei</w:t>
            </w:r>
          </w:p>
        </w:tc>
      </w:tr>
    </w:tbl>
    <w:p w14:paraId="70DF9E56" w14:textId="77777777" w:rsidR="00DD31F1" w:rsidRDefault="00DD31F1" w:rsidP="00DD31F1">
      <w:pPr>
        <w:jc w:val="both"/>
      </w:pPr>
    </w:p>
    <w:p w14:paraId="09218466" w14:textId="77777777" w:rsidR="00E33D83" w:rsidRPr="00E33D83" w:rsidRDefault="00E33D83" w:rsidP="00E33D83">
      <w:pPr>
        <w:jc w:val="both"/>
      </w:pPr>
      <w:r w:rsidRPr="00E33D83">
        <w:t xml:space="preserve">Dersom leverandøren må støtte seg på underleverandør for oppfylling av kvalifikasjonskrav, skal også underleverandør fylle ut eget ESPD skjema og </w:t>
      </w:r>
      <w:proofErr w:type="gramStart"/>
      <w:r w:rsidRPr="00E33D83">
        <w:t>avgi</w:t>
      </w:r>
      <w:proofErr w:type="gramEnd"/>
      <w:r w:rsidRPr="00E33D83">
        <w:t xml:space="preserve"> en forpliktelseserklæring. </w:t>
      </w:r>
    </w:p>
    <w:p w14:paraId="44E871BC" w14:textId="77777777" w:rsidR="00DD31F1" w:rsidRDefault="00DD31F1" w:rsidP="00DD31F1">
      <w:pPr>
        <w:jc w:val="both"/>
      </w:pPr>
    </w:p>
    <w:p w14:paraId="5E17E915" w14:textId="77777777" w:rsidR="00DD31F1" w:rsidRDefault="00DD31F1" w:rsidP="00DD31F1">
      <w:pPr>
        <w:pStyle w:val="Overskrift1"/>
      </w:pPr>
      <w:r>
        <w:t>Underskrift</w:t>
      </w:r>
    </w:p>
    <w:p w14:paraId="722B95B7" w14:textId="77777777" w:rsidR="00DD31F1" w:rsidRPr="004C7548" w:rsidRDefault="00DD31F1" w:rsidP="00DD31F1">
      <w:pPr>
        <w:spacing w:line="276" w:lineRule="auto"/>
      </w:pPr>
      <w:r w:rsidRPr="004C7548">
        <w:t>Forpliktende underskrift på vegne av leverandøren.</w:t>
      </w:r>
      <w:r w:rsidRPr="004C7548">
        <w:br/>
      </w:r>
    </w:p>
    <w:p w14:paraId="144A5D23" w14:textId="77777777" w:rsidR="00DD31F1" w:rsidRPr="004C7548" w:rsidRDefault="00DD31F1" w:rsidP="00DD31F1">
      <w:pPr>
        <w:spacing w:line="276" w:lineRule="auto"/>
      </w:pPr>
    </w:p>
    <w:p w14:paraId="738610EB" w14:textId="77777777" w:rsidR="00DD31F1" w:rsidRDefault="00DD31F1" w:rsidP="00DD31F1">
      <w:pPr>
        <w:spacing w:line="276" w:lineRule="auto"/>
      </w:pPr>
    </w:p>
    <w:p w14:paraId="52BB5789" w14:textId="77777777" w:rsidR="00DD31F1" w:rsidRPr="004C7548" w:rsidRDefault="00DD31F1" w:rsidP="00DD31F1">
      <w:pPr>
        <w:spacing w:line="276" w:lineRule="auto"/>
      </w:pPr>
      <w:r w:rsidRPr="004C7548">
        <w:t>Sted: ……………………………</w:t>
      </w:r>
      <w:r>
        <w:t>…</w:t>
      </w:r>
      <w:r w:rsidRPr="004C7548">
        <w:t xml:space="preserve">  </w:t>
      </w:r>
      <w:r w:rsidRPr="004C7548">
        <w:tab/>
      </w:r>
      <w:r>
        <w:tab/>
      </w:r>
      <w:r w:rsidRPr="004C7548">
        <w:t>Dato: ………………………</w:t>
      </w:r>
    </w:p>
    <w:p w14:paraId="637805D2" w14:textId="77777777" w:rsidR="00DD31F1" w:rsidRDefault="00DD31F1" w:rsidP="00DD31F1">
      <w:pPr>
        <w:spacing w:line="276" w:lineRule="auto"/>
      </w:pPr>
    </w:p>
    <w:p w14:paraId="463F29E8" w14:textId="77777777" w:rsidR="00DD31F1" w:rsidRPr="004C7548" w:rsidRDefault="00DD31F1" w:rsidP="00DD31F1">
      <w:pPr>
        <w:spacing w:line="276" w:lineRule="auto"/>
      </w:pPr>
    </w:p>
    <w:p w14:paraId="3B7B4B86" w14:textId="77777777" w:rsidR="00DD31F1" w:rsidRPr="004C7548" w:rsidRDefault="00DD31F1" w:rsidP="00DD31F1">
      <w:pPr>
        <w:spacing w:line="276" w:lineRule="auto"/>
      </w:pPr>
    </w:p>
    <w:p w14:paraId="3A0FF5F2" w14:textId="77777777" w:rsidR="00DD31F1" w:rsidRPr="004C7548" w:rsidRDefault="00DD31F1" w:rsidP="00DD31F1">
      <w:pPr>
        <w:spacing w:line="276" w:lineRule="auto"/>
      </w:pPr>
    </w:p>
    <w:p w14:paraId="5A271F9C" w14:textId="77777777" w:rsidR="00DD31F1" w:rsidRPr="004C7548" w:rsidRDefault="00DD31F1" w:rsidP="00DD31F1">
      <w:pPr>
        <w:spacing w:line="276" w:lineRule="auto"/>
      </w:pPr>
      <w:r w:rsidRPr="004C7548">
        <w:t xml:space="preserve">……………………………………… </w:t>
      </w:r>
      <w:r w:rsidRPr="004C7548">
        <w:tab/>
      </w:r>
      <w:r w:rsidRPr="004C7548">
        <w:tab/>
        <w:t>………………………………………………</w:t>
      </w:r>
      <w:proofErr w:type="gramStart"/>
      <w:r w:rsidRPr="004C7548">
        <w:t>…</w:t>
      </w:r>
      <w:r>
        <w:t>……….</w:t>
      </w:r>
      <w:proofErr w:type="gramEnd"/>
      <w:r>
        <w:t>.</w:t>
      </w:r>
      <w:r w:rsidRPr="004C7548">
        <w:br/>
        <w:t xml:space="preserve">(sign.) </w:t>
      </w:r>
      <w:r w:rsidRPr="004C7548">
        <w:tab/>
      </w:r>
      <w:r w:rsidRPr="004C7548">
        <w:tab/>
      </w:r>
      <w:r w:rsidRPr="004C7548">
        <w:tab/>
      </w:r>
      <w:r w:rsidRPr="004C7548">
        <w:tab/>
      </w:r>
      <w:r w:rsidRPr="004C7548">
        <w:tab/>
      </w:r>
      <w:r w:rsidRPr="004C7548">
        <w:tab/>
        <w:t>navn med blokkbokstaver, samt stilling/tittel</w:t>
      </w:r>
    </w:p>
    <w:p w14:paraId="5630AD66" w14:textId="77777777" w:rsidR="00DD31F1" w:rsidRPr="00E40025" w:rsidRDefault="00DD31F1" w:rsidP="00DD31F1"/>
    <w:p w14:paraId="61829076" w14:textId="77777777" w:rsidR="004E6B1C" w:rsidRDefault="004E6B1C"/>
    <w:p w14:paraId="2BA226A1" w14:textId="77777777" w:rsidR="000A7F41" w:rsidRDefault="000A7F41"/>
    <w:p w14:paraId="17AD93B2" w14:textId="77777777" w:rsidR="000A7F41" w:rsidRDefault="000A7F41"/>
    <w:p w14:paraId="0DE4B5B7" w14:textId="77777777" w:rsidR="000A7F41" w:rsidRDefault="000A7F41"/>
    <w:p w14:paraId="66204FF1" w14:textId="77777777" w:rsidR="000A7F41" w:rsidRDefault="000A7F41"/>
    <w:p w14:paraId="2DBF0D7D" w14:textId="77777777" w:rsidR="000A7F41" w:rsidRDefault="000A7F41"/>
    <w:p w14:paraId="6B62F1B3" w14:textId="77777777" w:rsidR="000A7F41" w:rsidRDefault="000A7F41"/>
    <w:p w14:paraId="02F2C34E" w14:textId="77777777" w:rsidR="000A7F41" w:rsidRDefault="000A7F41"/>
    <w:p w14:paraId="680A4E5D" w14:textId="77777777" w:rsidR="000A7F41" w:rsidRDefault="000A7F41"/>
    <w:p w14:paraId="19219836" w14:textId="77777777" w:rsidR="000A7F41" w:rsidRDefault="000A7F41"/>
    <w:p w14:paraId="296FEF7D" w14:textId="77777777" w:rsidR="000A7F41" w:rsidRDefault="000A7F41"/>
    <w:p w14:paraId="7194DBDC" w14:textId="77777777" w:rsidR="000A7F41" w:rsidRDefault="000A7F41"/>
    <w:p w14:paraId="769D0D3C" w14:textId="77777777" w:rsidR="000A7F41" w:rsidRDefault="000A7F41"/>
    <w:p w14:paraId="54CD245A" w14:textId="77777777" w:rsidR="000A7F41" w:rsidRDefault="000A7F41"/>
    <w:p w14:paraId="1231BE67" w14:textId="77777777" w:rsidR="000A7F41" w:rsidRDefault="000A7F41"/>
    <w:p w14:paraId="36FEB5B0" w14:textId="77777777" w:rsidR="000A7F41" w:rsidRDefault="000A7F41"/>
    <w:p w14:paraId="30D7AA69" w14:textId="77777777" w:rsidR="000A7F41" w:rsidRDefault="000A7F41"/>
    <w:p w14:paraId="1A965116" w14:textId="77777777" w:rsidR="000A7F41" w:rsidRDefault="000A7F41"/>
    <w:sectPr w:rsidR="000A7F41" w:rsidSect="00EB3B6D"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FDB58" w14:textId="77777777" w:rsidR="00182A84" w:rsidRDefault="00182A84" w:rsidP="00F07410">
      <w:pPr>
        <w:spacing w:line="240" w:lineRule="auto"/>
      </w:pPr>
      <w:r>
        <w:separator/>
      </w:r>
    </w:p>
  </w:endnote>
  <w:endnote w:type="continuationSeparator" w:id="0">
    <w:p w14:paraId="2C5A0361" w14:textId="77777777" w:rsidR="00182A84" w:rsidRDefault="00182A84" w:rsidP="00F074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CS-brødtekst)">
    <w:altName w:val="Times New Roman"/>
    <w:charset w:val="00"/>
    <w:family w:val="roman"/>
    <w:pitch w:val="default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ヒラギノ角ゴ Pro W3">
    <w:charset w:val="80"/>
    <w:family w:val="roman"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9E78" w14:textId="77777777" w:rsidR="000A7F41" w:rsidRDefault="00D361CE">
    <w:pPr>
      <w:pStyle w:val="Bunntekst"/>
      <w:jc w:val="right"/>
    </w:pPr>
    <w:r w:rsidRPr="00190ED3">
      <w:rPr>
        <w:noProof/>
        <w:lang w:eastAsia="nb-NO"/>
      </w:rPr>
      <w:drawing>
        <wp:anchor distT="0" distB="0" distL="114300" distR="114300" simplePos="0" relativeHeight="251658244" behindDoc="0" locked="0" layoutInCell="1" allowOverlap="1" wp14:anchorId="675F411B" wp14:editId="5DA24B2B">
          <wp:simplePos x="0" y="0"/>
          <wp:positionH relativeFrom="margin">
            <wp:align>left</wp:align>
          </wp:positionH>
          <wp:positionV relativeFrom="page">
            <wp:posOffset>9350706</wp:posOffset>
          </wp:positionV>
          <wp:extent cx="903600" cy="316800"/>
          <wp:effectExtent l="0" t="0" r="0" b="7620"/>
          <wp:wrapNone/>
          <wp:docPr id="1718370798" name="Bilde 1718370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0EC0">
      <w:rPr>
        <w:noProof/>
        <w:lang w:eastAsia="nb-NO"/>
      </w:rPr>
      <w:drawing>
        <wp:anchor distT="0" distB="0" distL="114300" distR="114300" simplePos="0" relativeHeight="251658243" behindDoc="1" locked="0" layoutInCell="1" allowOverlap="1" wp14:anchorId="0371339A" wp14:editId="3A79625F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1454" cy="2541270"/>
          <wp:effectExtent l="0" t="0" r="0" b="0"/>
          <wp:wrapNone/>
          <wp:docPr id="799611199" name="Grafikk 799611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k 6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rcRect l="-222" r="-222"/>
                  <a:stretch/>
                </pic:blipFill>
                <pic:spPr>
                  <a:xfrm>
                    <a:off x="0" y="0"/>
                    <a:ext cx="7771454" cy="2541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603469206"/>
        <w:docPartObj>
          <w:docPartGallery w:val="Page Numbers (Bottom of Page)"/>
          <w:docPartUnique/>
        </w:docPartObj>
      </w:sdtPr>
      <w:sdtEndPr/>
      <w:sdtContent>
        <w:sdt>
          <w:sdtPr>
            <w:id w:val="803741402"/>
            <w:docPartObj>
              <w:docPartGallery w:val="Page Numbers (Top of Page)"/>
              <w:docPartUnique/>
            </w:docPartObj>
          </w:sdtPr>
          <w:sdtEndPr/>
          <w:sdtContent>
            <w:r w:rsidR="000A7F41">
              <w:t xml:space="preserve">Side </w:t>
            </w:r>
            <w:r w:rsidR="000A7F41">
              <w:rPr>
                <w:b/>
                <w:bCs/>
                <w:sz w:val="24"/>
                <w:szCs w:val="24"/>
              </w:rPr>
              <w:fldChar w:fldCharType="begin"/>
            </w:r>
            <w:r w:rsidR="000A7F41">
              <w:rPr>
                <w:b/>
                <w:bCs/>
              </w:rPr>
              <w:instrText>PAGE</w:instrText>
            </w:r>
            <w:r w:rsidR="000A7F41">
              <w:rPr>
                <w:b/>
                <w:bCs/>
                <w:sz w:val="24"/>
                <w:szCs w:val="24"/>
              </w:rPr>
              <w:fldChar w:fldCharType="separate"/>
            </w:r>
            <w:r w:rsidR="000A7F41">
              <w:rPr>
                <w:b/>
                <w:bCs/>
              </w:rPr>
              <w:t>2</w:t>
            </w:r>
            <w:r w:rsidR="000A7F41">
              <w:rPr>
                <w:b/>
                <w:bCs/>
                <w:sz w:val="24"/>
                <w:szCs w:val="24"/>
              </w:rPr>
              <w:fldChar w:fldCharType="end"/>
            </w:r>
            <w:r w:rsidR="000A7F41">
              <w:t xml:space="preserve"> av </w:t>
            </w:r>
            <w:r w:rsidR="000A7F41">
              <w:rPr>
                <w:b/>
                <w:bCs/>
                <w:sz w:val="24"/>
                <w:szCs w:val="24"/>
              </w:rPr>
              <w:fldChar w:fldCharType="begin"/>
            </w:r>
            <w:r w:rsidR="000A7F41">
              <w:rPr>
                <w:b/>
                <w:bCs/>
              </w:rPr>
              <w:instrText>NUMPAGES</w:instrText>
            </w:r>
            <w:r w:rsidR="000A7F41">
              <w:rPr>
                <w:b/>
                <w:bCs/>
                <w:sz w:val="24"/>
                <w:szCs w:val="24"/>
              </w:rPr>
              <w:fldChar w:fldCharType="separate"/>
            </w:r>
            <w:r w:rsidR="000A7F41">
              <w:rPr>
                <w:b/>
                <w:bCs/>
              </w:rPr>
              <w:t>2</w:t>
            </w:r>
            <w:r w:rsidR="000A7F41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4FB30F8" w14:textId="77777777" w:rsidR="000A7F41" w:rsidRDefault="000A7F4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1C6E4" w14:textId="77777777" w:rsidR="00FB0A05" w:rsidRDefault="000A7F41">
    <w:pPr>
      <w:pStyle w:val="Bunntekst"/>
      <w:jc w:val="right"/>
    </w:pPr>
    <w:r w:rsidRPr="00190ED3">
      <w:rPr>
        <w:noProof/>
        <w:lang w:eastAsia="nb-NO"/>
      </w:rPr>
      <w:drawing>
        <wp:anchor distT="0" distB="0" distL="114300" distR="114300" simplePos="0" relativeHeight="251658242" behindDoc="0" locked="0" layoutInCell="1" allowOverlap="1" wp14:anchorId="213C011C" wp14:editId="1A2550EB">
          <wp:simplePos x="0" y="0"/>
          <wp:positionH relativeFrom="margin">
            <wp:align>left</wp:align>
          </wp:positionH>
          <wp:positionV relativeFrom="page">
            <wp:posOffset>9350706</wp:posOffset>
          </wp:positionV>
          <wp:extent cx="903600" cy="316800"/>
          <wp:effectExtent l="0" t="0" r="0" b="7620"/>
          <wp:wrapNone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48B4"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189C0A60" wp14:editId="3FECDC79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1454" cy="254127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k 6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rcRect l="-222" r="-222"/>
                  <a:stretch/>
                </pic:blipFill>
                <pic:spPr>
                  <a:xfrm>
                    <a:off x="0" y="0"/>
                    <a:ext cx="7771454" cy="2541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202369581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FB0A05">
              <w:t xml:space="preserve">Side </w:t>
            </w:r>
            <w:r w:rsidR="00FB0A05">
              <w:rPr>
                <w:b/>
                <w:bCs/>
                <w:sz w:val="24"/>
                <w:szCs w:val="24"/>
              </w:rPr>
              <w:fldChar w:fldCharType="begin"/>
            </w:r>
            <w:r w:rsidR="00FB0A05">
              <w:rPr>
                <w:b/>
                <w:bCs/>
              </w:rPr>
              <w:instrText>PAGE</w:instrText>
            </w:r>
            <w:r w:rsidR="00FB0A05">
              <w:rPr>
                <w:b/>
                <w:bCs/>
                <w:sz w:val="24"/>
                <w:szCs w:val="24"/>
              </w:rPr>
              <w:fldChar w:fldCharType="separate"/>
            </w:r>
            <w:r w:rsidR="00FB0A05">
              <w:rPr>
                <w:b/>
                <w:bCs/>
              </w:rPr>
              <w:t>2</w:t>
            </w:r>
            <w:r w:rsidR="00FB0A05">
              <w:rPr>
                <w:b/>
                <w:bCs/>
                <w:sz w:val="24"/>
                <w:szCs w:val="24"/>
              </w:rPr>
              <w:fldChar w:fldCharType="end"/>
            </w:r>
            <w:r w:rsidR="00FB0A05">
              <w:t xml:space="preserve"> av </w:t>
            </w:r>
            <w:r w:rsidR="00FB0A05">
              <w:rPr>
                <w:b/>
                <w:bCs/>
                <w:sz w:val="24"/>
                <w:szCs w:val="24"/>
              </w:rPr>
              <w:fldChar w:fldCharType="begin"/>
            </w:r>
            <w:r w:rsidR="00FB0A05">
              <w:rPr>
                <w:b/>
                <w:bCs/>
              </w:rPr>
              <w:instrText>NUMPAGES</w:instrText>
            </w:r>
            <w:r w:rsidR="00FB0A05">
              <w:rPr>
                <w:b/>
                <w:bCs/>
                <w:sz w:val="24"/>
                <w:szCs w:val="24"/>
              </w:rPr>
              <w:fldChar w:fldCharType="separate"/>
            </w:r>
            <w:r w:rsidR="00FB0A05">
              <w:rPr>
                <w:b/>
                <w:bCs/>
              </w:rPr>
              <w:t>2</w:t>
            </w:r>
            <w:r w:rsidR="00FB0A05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DF4E37C" w14:textId="77777777" w:rsidR="00EB3B6D" w:rsidRDefault="00EB3B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53209" w14:textId="77777777" w:rsidR="00182A84" w:rsidRDefault="00182A84" w:rsidP="00F07410">
      <w:pPr>
        <w:spacing w:line="240" w:lineRule="auto"/>
      </w:pPr>
      <w:r>
        <w:separator/>
      </w:r>
    </w:p>
  </w:footnote>
  <w:footnote w:type="continuationSeparator" w:id="0">
    <w:p w14:paraId="59C303CA" w14:textId="77777777" w:rsidR="00182A84" w:rsidRDefault="00182A84" w:rsidP="00F074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3C13" w14:textId="77777777" w:rsidR="00EB3B6D" w:rsidRDefault="00FB0A05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2CE0C59D" wp14:editId="77FEACE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9963" cy="1558290"/>
          <wp:effectExtent l="0" t="0" r="0" b="0"/>
          <wp:wrapNone/>
          <wp:docPr id="727497828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963" cy="1558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6E7"/>
    <w:multiLevelType w:val="hybridMultilevel"/>
    <w:tmpl w:val="FEB2843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05E1A"/>
    <w:multiLevelType w:val="hybridMultilevel"/>
    <w:tmpl w:val="1C9C14CC"/>
    <w:lvl w:ilvl="0" w:tplc="8BC6A420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F3216"/>
    <w:multiLevelType w:val="multilevel"/>
    <w:tmpl w:val="6E2E35B2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5201831"/>
    <w:multiLevelType w:val="hybridMultilevel"/>
    <w:tmpl w:val="057826C2"/>
    <w:lvl w:ilvl="0" w:tplc="0414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4000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3" w:tplc="0414000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4" w15:restartNumberingAfterBreak="0">
    <w:nsid w:val="1FB80BFB"/>
    <w:multiLevelType w:val="hybridMultilevel"/>
    <w:tmpl w:val="8E9EB9CA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76A496B"/>
    <w:multiLevelType w:val="hybridMultilevel"/>
    <w:tmpl w:val="E4D68C3C"/>
    <w:lvl w:ilvl="0" w:tplc="31B2F198">
      <w:numFmt w:val="bullet"/>
      <w:lvlText w:val="-"/>
      <w:lvlJc w:val="left"/>
      <w:pPr>
        <w:ind w:left="785" w:hanging="360"/>
      </w:pPr>
      <w:rPr>
        <w:rFonts w:ascii="Calibri" w:eastAsiaTheme="minorEastAsia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35751407"/>
    <w:multiLevelType w:val="hybridMultilevel"/>
    <w:tmpl w:val="DA163B5C"/>
    <w:lvl w:ilvl="0" w:tplc="0414000F">
      <w:start w:val="1"/>
      <w:numFmt w:val="bullet"/>
      <w:pStyle w:val="Punktliste2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04140019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4001B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4000F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40019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4001B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4000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40019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4001B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410C2756"/>
    <w:multiLevelType w:val="hybridMultilevel"/>
    <w:tmpl w:val="34C00696"/>
    <w:lvl w:ilvl="0" w:tplc="0874A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4ABE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1E85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BA7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32F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D60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8262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D4A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7A3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C70B2"/>
    <w:multiLevelType w:val="hybridMultilevel"/>
    <w:tmpl w:val="732CE2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11CFB"/>
    <w:multiLevelType w:val="hybridMultilevel"/>
    <w:tmpl w:val="F5FC4C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866A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D9B2BED"/>
    <w:multiLevelType w:val="hybridMultilevel"/>
    <w:tmpl w:val="BC1ABF06"/>
    <w:lvl w:ilvl="0" w:tplc="854AD26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3CD8BB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B0E3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A8BA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8E45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127F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74BC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904D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758334">
    <w:abstractNumId w:val="7"/>
  </w:num>
  <w:num w:numId="2" w16cid:durableId="1958877248">
    <w:abstractNumId w:val="1"/>
  </w:num>
  <w:num w:numId="3" w16cid:durableId="1309238111">
    <w:abstractNumId w:val="4"/>
  </w:num>
  <w:num w:numId="4" w16cid:durableId="798765685">
    <w:abstractNumId w:val="8"/>
  </w:num>
  <w:num w:numId="5" w16cid:durableId="1571765537">
    <w:abstractNumId w:val="2"/>
  </w:num>
  <w:num w:numId="6" w16cid:durableId="438532306">
    <w:abstractNumId w:val="6"/>
  </w:num>
  <w:num w:numId="7" w16cid:durableId="35669240">
    <w:abstractNumId w:val="5"/>
  </w:num>
  <w:num w:numId="8" w16cid:durableId="1986857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673151">
    <w:abstractNumId w:val="11"/>
  </w:num>
  <w:num w:numId="10" w16cid:durableId="12572461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227979">
    <w:abstractNumId w:val="0"/>
  </w:num>
  <w:num w:numId="12" w16cid:durableId="575553345">
    <w:abstractNumId w:val="2"/>
  </w:num>
  <w:num w:numId="13" w16cid:durableId="394662437">
    <w:abstractNumId w:val="2"/>
  </w:num>
  <w:num w:numId="14" w16cid:durableId="578714651">
    <w:abstractNumId w:val="2"/>
  </w:num>
  <w:num w:numId="15" w16cid:durableId="848640407">
    <w:abstractNumId w:val="2"/>
  </w:num>
  <w:num w:numId="16" w16cid:durableId="894969952">
    <w:abstractNumId w:val="2"/>
  </w:num>
  <w:num w:numId="17" w16cid:durableId="1444417034">
    <w:abstractNumId w:val="3"/>
  </w:num>
  <w:num w:numId="18" w16cid:durableId="681667047">
    <w:abstractNumId w:val="9"/>
  </w:num>
  <w:num w:numId="19" w16cid:durableId="32929661">
    <w:abstractNumId w:val="10"/>
  </w:num>
  <w:num w:numId="20" w16cid:durableId="307563555">
    <w:abstractNumId w:val="2"/>
  </w:num>
  <w:num w:numId="21" w16cid:durableId="1442408209">
    <w:abstractNumId w:val="2"/>
  </w:num>
  <w:num w:numId="22" w16cid:durableId="2139949365">
    <w:abstractNumId w:val="2"/>
  </w:num>
  <w:num w:numId="23" w16cid:durableId="999692166">
    <w:abstractNumId w:val="2"/>
  </w:num>
  <w:num w:numId="24" w16cid:durableId="11689069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16356057">
    <w:abstractNumId w:val="2"/>
  </w:num>
  <w:num w:numId="26" w16cid:durableId="620455266">
    <w:abstractNumId w:val="2"/>
  </w:num>
  <w:num w:numId="27" w16cid:durableId="104865300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FCF"/>
    <w:rsid w:val="00000156"/>
    <w:rsid w:val="00001D57"/>
    <w:rsid w:val="000062F9"/>
    <w:rsid w:val="00006AF8"/>
    <w:rsid w:val="00012A8B"/>
    <w:rsid w:val="00013D51"/>
    <w:rsid w:val="00014AFA"/>
    <w:rsid w:val="000174C4"/>
    <w:rsid w:val="00021896"/>
    <w:rsid w:val="00023C03"/>
    <w:rsid w:val="00035075"/>
    <w:rsid w:val="00035CAE"/>
    <w:rsid w:val="000414B4"/>
    <w:rsid w:val="0004772A"/>
    <w:rsid w:val="00061939"/>
    <w:rsid w:val="000630D8"/>
    <w:rsid w:val="000633E5"/>
    <w:rsid w:val="00066A7E"/>
    <w:rsid w:val="000805E4"/>
    <w:rsid w:val="00081EE6"/>
    <w:rsid w:val="00094B44"/>
    <w:rsid w:val="00095378"/>
    <w:rsid w:val="00095EDD"/>
    <w:rsid w:val="000A4F13"/>
    <w:rsid w:val="000A6F6C"/>
    <w:rsid w:val="000A7F41"/>
    <w:rsid w:val="000B6005"/>
    <w:rsid w:val="000C4013"/>
    <w:rsid w:val="000C4D35"/>
    <w:rsid w:val="000C5DB2"/>
    <w:rsid w:val="000D6D67"/>
    <w:rsid w:val="000E1282"/>
    <w:rsid w:val="000E4FF1"/>
    <w:rsid w:val="000F20A4"/>
    <w:rsid w:val="000F2CA0"/>
    <w:rsid w:val="001006C5"/>
    <w:rsid w:val="0010521A"/>
    <w:rsid w:val="001058B2"/>
    <w:rsid w:val="0011001A"/>
    <w:rsid w:val="00117DE8"/>
    <w:rsid w:val="00122709"/>
    <w:rsid w:val="0012552B"/>
    <w:rsid w:val="00132EEA"/>
    <w:rsid w:val="00135861"/>
    <w:rsid w:val="00147059"/>
    <w:rsid w:val="00147963"/>
    <w:rsid w:val="00153A1F"/>
    <w:rsid w:val="00165311"/>
    <w:rsid w:val="00165486"/>
    <w:rsid w:val="001722AB"/>
    <w:rsid w:val="00173552"/>
    <w:rsid w:val="00182A84"/>
    <w:rsid w:val="0018347C"/>
    <w:rsid w:val="001858FE"/>
    <w:rsid w:val="00186718"/>
    <w:rsid w:val="00197E63"/>
    <w:rsid w:val="001A0808"/>
    <w:rsid w:val="001A0B8D"/>
    <w:rsid w:val="001A2A43"/>
    <w:rsid w:val="001B135D"/>
    <w:rsid w:val="001B57D3"/>
    <w:rsid w:val="001C0FF9"/>
    <w:rsid w:val="001C61CA"/>
    <w:rsid w:val="001C6977"/>
    <w:rsid w:val="001C7A2C"/>
    <w:rsid w:val="001D1AFF"/>
    <w:rsid w:val="001D65E4"/>
    <w:rsid w:val="001E2489"/>
    <w:rsid w:val="001E27F3"/>
    <w:rsid w:val="001E3AAE"/>
    <w:rsid w:val="001E5C25"/>
    <w:rsid w:val="001F3AFC"/>
    <w:rsid w:val="0021302D"/>
    <w:rsid w:val="0022372B"/>
    <w:rsid w:val="00241FBB"/>
    <w:rsid w:val="002501F0"/>
    <w:rsid w:val="00260777"/>
    <w:rsid w:val="00262EFA"/>
    <w:rsid w:val="002804AB"/>
    <w:rsid w:val="0028441F"/>
    <w:rsid w:val="00294288"/>
    <w:rsid w:val="002977A3"/>
    <w:rsid w:val="002A33F0"/>
    <w:rsid w:val="002A3A63"/>
    <w:rsid w:val="002A70E6"/>
    <w:rsid w:val="002B2816"/>
    <w:rsid w:val="002D5CA7"/>
    <w:rsid w:val="002E1EDA"/>
    <w:rsid w:val="002E4EBF"/>
    <w:rsid w:val="002E617E"/>
    <w:rsid w:val="002F7A5B"/>
    <w:rsid w:val="003019FE"/>
    <w:rsid w:val="0030351E"/>
    <w:rsid w:val="0030465B"/>
    <w:rsid w:val="00307375"/>
    <w:rsid w:val="00310475"/>
    <w:rsid w:val="0031329A"/>
    <w:rsid w:val="00322168"/>
    <w:rsid w:val="00322800"/>
    <w:rsid w:val="00322B70"/>
    <w:rsid w:val="00327151"/>
    <w:rsid w:val="00337393"/>
    <w:rsid w:val="0035272E"/>
    <w:rsid w:val="00355D84"/>
    <w:rsid w:val="003567EA"/>
    <w:rsid w:val="0036276C"/>
    <w:rsid w:val="00363331"/>
    <w:rsid w:val="00366541"/>
    <w:rsid w:val="00377D56"/>
    <w:rsid w:val="0038035F"/>
    <w:rsid w:val="00381C30"/>
    <w:rsid w:val="00383FCF"/>
    <w:rsid w:val="00391F39"/>
    <w:rsid w:val="003946F1"/>
    <w:rsid w:val="00395DB3"/>
    <w:rsid w:val="00396EEC"/>
    <w:rsid w:val="003A429A"/>
    <w:rsid w:val="003B71C8"/>
    <w:rsid w:val="003C78C0"/>
    <w:rsid w:val="003D6BBB"/>
    <w:rsid w:val="003E7456"/>
    <w:rsid w:val="003F13B7"/>
    <w:rsid w:val="003F28CB"/>
    <w:rsid w:val="003F5538"/>
    <w:rsid w:val="003F56AB"/>
    <w:rsid w:val="003F7DB0"/>
    <w:rsid w:val="00403295"/>
    <w:rsid w:val="00415F1D"/>
    <w:rsid w:val="0042059E"/>
    <w:rsid w:val="0042220F"/>
    <w:rsid w:val="00423E45"/>
    <w:rsid w:val="004303DD"/>
    <w:rsid w:val="0043193A"/>
    <w:rsid w:val="00434444"/>
    <w:rsid w:val="0043719D"/>
    <w:rsid w:val="00441038"/>
    <w:rsid w:val="0044189C"/>
    <w:rsid w:val="004424CA"/>
    <w:rsid w:val="00445F29"/>
    <w:rsid w:val="00446358"/>
    <w:rsid w:val="0044748F"/>
    <w:rsid w:val="0044751B"/>
    <w:rsid w:val="0045051A"/>
    <w:rsid w:val="004569CE"/>
    <w:rsid w:val="0046162C"/>
    <w:rsid w:val="004617C8"/>
    <w:rsid w:val="004718D4"/>
    <w:rsid w:val="00477520"/>
    <w:rsid w:val="00477FDC"/>
    <w:rsid w:val="00484940"/>
    <w:rsid w:val="00490999"/>
    <w:rsid w:val="00493085"/>
    <w:rsid w:val="00493344"/>
    <w:rsid w:val="004A3CCD"/>
    <w:rsid w:val="004A7965"/>
    <w:rsid w:val="004B0F98"/>
    <w:rsid w:val="004B3290"/>
    <w:rsid w:val="004C558B"/>
    <w:rsid w:val="004E0469"/>
    <w:rsid w:val="004E37C4"/>
    <w:rsid w:val="004E44FA"/>
    <w:rsid w:val="004E6B1C"/>
    <w:rsid w:val="004F6147"/>
    <w:rsid w:val="004F6280"/>
    <w:rsid w:val="00501B1B"/>
    <w:rsid w:val="00510CDF"/>
    <w:rsid w:val="00511C5E"/>
    <w:rsid w:val="00513859"/>
    <w:rsid w:val="005201F2"/>
    <w:rsid w:val="00524460"/>
    <w:rsid w:val="005250E6"/>
    <w:rsid w:val="0053197D"/>
    <w:rsid w:val="005401F6"/>
    <w:rsid w:val="005430CF"/>
    <w:rsid w:val="00543790"/>
    <w:rsid w:val="0055762C"/>
    <w:rsid w:val="00570F68"/>
    <w:rsid w:val="00572A0E"/>
    <w:rsid w:val="00576B81"/>
    <w:rsid w:val="00586865"/>
    <w:rsid w:val="00587054"/>
    <w:rsid w:val="005921DB"/>
    <w:rsid w:val="00592FDF"/>
    <w:rsid w:val="005A4ECB"/>
    <w:rsid w:val="005A69E0"/>
    <w:rsid w:val="005B3DF6"/>
    <w:rsid w:val="005C36F8"/>
    <w:rsid w:val="005C5964"/>
    <w:rsid w:val="005D5F0E"/>
    <w:rsid w:val="005D73DD"/>
    <w:rsid w:val="005D7453"/>
    <w:rsid w:val="005E36BE"/>
    <w:rsid w:val="005F57EE"/>
    <w:rsid w:val="005F6D2F"/>
    <w:rsid w:val="006006C7"/>
    <w:rsid w:val="006010D7"/>
    <w:rsid w:val="00610F7B"/>
    <w:rsid w:val="006124B5"/>
    <w:rsid w:val="0061254E"/>
    <w:rsid w:val="00613426"/>
    <w:rsid w:val="00615716"/>
    <w:rsid w:val="00616FDC"/>
    <w:rsid w:val="006360F8"/>
    <w:rsid w:val="006367DF"/>
    <w:rsid w:val="0064266F"/>
    <w:rsid w:val="0064467A"/>
    <w:rsid w:val="006467FE"/>
    <w:rsid w:val="00662866"/>
    <w:rsid w:val="006632E9"/>
    <w:rsid w:val="0066393F"/>
    <w:rsid w:val="00664EE5"/>
    <w:rsid w:val="00665B20"/>
    <w:rsid w:val="00671A7F"/>
    <w:rsid w:val="00671D90"/>
    <w:rsid w:val="00672AF8"/>
    <w:rsid w:val="006731DB"/>
    <w:rsid w:val="00675BCF"/>
    <w:rsid w:val="00683739"/>
    <w:rsid w:val="00687876"/>
    <w:rsid w:val="006A0E32"/>
    <w:rsid w:val="006A42F0"/>
    <w:rsid w:val="006A5AF0"/>
    <w:rsid w:val="006B35BE"/>
    <w:rsid w:val="006B56C4"/>
    <w:rsid w:val="006C0460"/>
    <w:rsid w:val="006C0677"/>
    <w:rsid w:val="006C7C71"/>
    <w:rsid w:val="006E1F35"/>
    <w:rsid w:val="006E4380"/>
    <w:rsid w:val="006F3718"/>
    <w:rsid w:val="006F4DD8"/>
    <w:rsid w:val="006F69AC"/>
    <w:rsid w:val="00701C44"/>
    <w:rsid w:val="0070304F"/>
    <w:rsid w:val="00707F0E"/>
    <w:rsid w:val="007208C8"/>
    <w:rsid w:val="007213FC"/>
    <w:rsid w:val="007249D2"/>
    <w:rsid w:val="007328ED"/>
    <w:rsid w:val="00734EEF"/>
    <w:rsid w:val="00747A05"/>
    <w:rsid w:val="007503E9"/>
    <w:rsid w:val="00750B84"/>
    <w:rsid w:val="007569A4"/>
    <w:rsid w:val="00760D85"/>
    <w:rsid w:val="00762306"/>
    <w:rsid w:val="00762351"/>
    <w:rsid w:val="00764ED8"/>
    <w:rsid w:val="00766506"/>
    <w:rsid w:val="00767E6F"/>
    <w:rsid w:val="00770BC0"/>
    <w:rsid w:val="0077101E"/>
    <w:rsid w:val="00771BAD"/>
    <w:rsid w:val="00775713"/>
    <w:rsid w:val="00775A49"/>
    <w:rsid w:val="007803C8"/>
    <w:rsid w:val="007837E7"/>
    <w:rsid w:val="007845D5"/>
    <w:rsid w:val="00791D1B"/>
    <w:rsid w:val="00793847"/>
    <w:rsid w:val="007A1174"/>
    <w:rsid w:val="007A14BA"/>
    <w:rsid w:val="007A4AC3"/>
    <w:rsid w:val="007A609F"/>
    <w:rsid w:val="007A77A5"/>
    <w:rsid w:val="007B749B"/>
    <w:rsid w:val="007B7B82"/>
    <w:rsid w:val="007C0F3E"/>
    <w:rsid w:val="007C571A"/>
    <w:rsid w:val="007C64E0"/>
    <w:rsid w:val="007D2639"/>
    <w:rsid w:val="007D4640"/>
    <w:rsid w:val="007D7DAF"/>
    <w:rsid w:val="007E2BD9"/>
    <w:rsid w:val="007E3403"/>
    <w:rsid w:val="007E5DAF"/>
    <w:rsid w:val="007F5413"/>
    <w:rsid w:val="007F79C4"/>
    <w:rsid w:val="00801699"/>
    <w:rsid w:val="00802D35"/>
    <w:rsid w:val="0081259C"/>
    <w:rsid w:val="008125D9"/>
    <w:rsid w:val="008132E4"/>
    <w:rsid w:val="0081461D"/>
    <w:rsid w:val="0082394A"/>
    <w:rsid w:val="00825468"/>
    <w:rsid w:val="008347A4"/>
    <w:rsid w:val="0083563E"/>
    <w:rsid w:val="008362C2"/>
    <w:rsid w:val="00836A79"/>
    <w:rsid w:val="00837496"/>
    <w:rsid w:val="0084021A"/>
    <w:rsid w:val="008404CD"/>
    <w:rsid w:val="00842123"/>
    <w:rsid w:val="00842BC5"/>
    <w:rsid w:val="00850FA1"/>
    <w:rsid w:val="00852841"/>
    <w:rsid w:val="00853D5C"/>
    <w:rsid w:val="00855B65"/>
    <w:rsid w:val="008575BE"/>
    <w:rsid w:val="00863C9B"/>
    <w:rsid w:val="0087670E"/>
    <w:rsid w:val="00882CDE"/>
    <w:rsid w:val="008851F6"/>
    <w:rsid w:val="008868B1"/>
    <w:rsid w:val="00895952"/>
    <w:rsid w:val="008967D1"/>
    <w:rsid w:val="008A173C"/>
    <w:rsid w:val="008A184F"/>
    <w:rsid w:val="008A3221"/>
    <w:rsid w:val="008B1B3C"/>
    <w:rsid w:val="008B3646"/>
    <w:rsid w:val="008B6B0F"/>
    <w:rsid w:val="008B714A"/>
    <w:rsid w:val="008B7DE7"/>
    <w:rsid w:val="008C2850"/>
    <w:rsid w:val="008C3FFD"/>
    <w:rsid w:val="008C72E3"/>
    <w:rsid w:val="008C7509"/>
    <w:rsid w:val="008E106C"/>
    <w:rsid w:val="008E119A"/>
    <w:rsid w:val="008F0AEF"/>
    <w:rsid w:val="008F1429"/>
    <w:rsid w:val="008F6FD6"/>
    <w:rsid w:val="00900E05"/>
    <w:rsid w:val="00901029"/>
    <w:rsid w:val="00901866"/>
    <w:rsid w:val="009068D8"/>
    <w:rsid w:val="009107F2"/>
    <w:rsid w:val="00916EF7"/>
    <w:rsid w:val="0092197E"/>
    <w:rsid w:val="0092672E"/>
    <w:rsid w:val="00926D0A"/>
    <w:rsid w:val="00937069"/>
    <w:rsid w:val="00941289"/>
    <w:rsid w:val="0094198A"/>
    <w:rsid w:val="00943ABA"/>
    <w:rsid w:val="009449C0"/>
    <w:rsid w:val="009501C9"/>
    <w:rsid w:val="009547CA"/>
    <w:rsid w:val="00955815"/>
    <w:rsid w:val="00960AC8"/>
    <w:rsid w:val="00963E05"/>
    <w:rsid w:val="00966307"/>
    <w:rsid w:val="00976D1B"/>
    <w:rsid w:val="009778BA"/>
    <w:rsid w:val="00980D8A"/>
    <w:rsid w:val="00983846"/>
    <w:rsid w:val="00986252"/>
    <w:rsid w:val="00995D7A"/>
    <w:rsid w:val="00997882"/>
    <w:rsid w:val="009B2CF7"/>
    <w:rsid w:val="009B5287"/>
    <w:rsid w:val="009C24DB"/>
    <w:rsid w:val="009C7300"/>
    <w:rsid w:val="009D04BC"/>
    <w:rsid w:val="009E0160"/>
    <w:rsid w:val="009E0EC0"/>
    <w:rsid w:val="009E506C"/>
    <w:rsid w:val="009E7545"/>
    <w:rsid w:val="009F1951"/>
    <w:rsid w:val="009F1A2D"/>
    <w:rsid w:val="009F23BA"/>
    <w:rsid w:val="009F565A"/>
    <w:rsid w:val="009F678E"/>
    <w:rsid w:val="00A006FA"/>
    <w:rsid w:val="00A01EE6"/>
    <w:rsid w:val="00A02001"/>
    <w:rsid w:val="00A05B69"/>
    <w:rsid w:val="00A1199F"/>
    <w:rsid w:val="00A150E6"/>
    <w:rsid w:val="00A2014B"/>
    <w:rsid w:val="00A22CA4"/>
    <w:rsid w:val="00A311F9"/>
    <w:rsid w:val="00A327BC"/>
    <w:rsid w:val="00A4594A"/>
    <w:rsid w:val="00A50222"/>
    <w:rsid w:val="00A50CDF"/>
    <w:rsid w:val="00A53589"/>
    <w:rsid w:val="00A537AD"/>
    <w:rsid w:val="00A554BC"/>
    <w:rsid w:val="00A56FF4"/>
    <w:rsid w:val="00A64541"/>
    <w:rsid w:val="00A67BD2"/>
    <w:rsid w:val="00A700B5"/>
    <w:rsid w:val="00A71BD1"/>
    <w:rsid w:val="00A735AB"/>
    <w:rsid w:val="00A758FA"/>
    <w:rsid w:val="00A77C88"/>
    <w:rsid w:val="00A80C06"/>
    <w:rsid w:val="00A82EB8"/>
    <w:rsid w:val="00A82F1A"/>
    <w:rsid w:val="00A8673D"/>
    <w:rsid w:val="00A86B17"/>
    <w:rsid w:val="00A9029E"/>
    <w:rsid w:val="00A9604B"/>
    <w:rsid w:val="00AB6FFF"/>
    <w:rsid w:val="00AC094E"/>
    <w:rsid w:val="00AC0FCF"/>
    <w:rsid w:val="00AC32EB"/>
    <w:rsid w:val="00AC7F81"/>
    <w:rsid w:val="00AD0956"/>
    <w:rsid w:val="00AE337A"/>
    <w:rsid w:val="00AE7973"/>
    <w:rsid w:val="00B0125B"/>
    <w:rsid w:val="00B03346"/>
    <w:rsid w:val="00B06702"/>
    <w:rsid w:val="00B06BC2"/>
    <w:rsid w:val="00B15FA8"/>
    <w:rsid w:val="00B1677A"/>
    <w:rsid w:val="00B16BDD"/>
    <w:rsid w:val="00B17FA7"/>
    <w:rsid w:val="00B27BAD"/>
    <w:rsid w:val="00B4668A"/>
    <w:rsid w:val="00B515FB"/>
    <w:rsid w:val="00B5164B"/>
    <w:rsid w:val="00B52F86"/>
    <w:rsid w:val="00B64908"/>
    <w:rsid w:val="00B66AAC"/>
    <w:rsid w:val="00B73049"/>
    <w:rsid w:val="00B77232"/>
    <w:rsid w:val="00B77607"/>
    <w:rsid w:val="00B81EAD"/>
    <w:rsid w:val="00B86A80"/>
    <w:rsid w:val="00B942C9"/>
    <w:rsid w:val="00B95089"/>
    <w:rsid w:val="00B96344"/>
    <w:rsid w:val="00BA091D"/>
    <w:rsid w:val="00BB2401"/>
    <w:rsid w:val="00BB4511"/>
    <w:rsid w:val="00BB46A1"/>
    <w:rsid w:val="00BC2A2A"/>
    <w:rsid w:val="00BC612A"/>
    <w:rsid w:val="00BD1235"/>
    <w:rsid w:val="00BD33A0"/>
    <w:rsid w:val="00BD3982"/>
    <w:rsid w:val="00BD7EF4"/>
    <w:rsid w:val="00BE0C5A"/>
    <w:rsid w:val="00BE7550"/>
    <w:rsid w:val="00BF3173"/>
    <w:rsid w:val="00BF42E7"/>
    <w:rsid w:val="00BF4987"/>
    <w:rsid w:val="00BF6209"/>
    <w:rsid w:val="00C05516"/>
    <w:rsid w:val="00C07FA9"/>
    <w:rsid w:val="00C166BD"/>
    <w:rsid w:val="00C21BA3"/>
    <w:rsid w:val="00C32651"/>
    <w:rsid w:val="00C36FBB"/>
    <w:rsid w:val="00C371D9"/>
    <w:rsid w:val="00C403C8"/>
    <w:rsid w:val="00C4570F"/>
    <w:rsid w:val="00C46478"/>
    <w:rsid w:val="00C469E2"/>
    <w:rsid w:val="00C57260"/>
    <w:rsid w:val="00C60C1E"/>
    <w:rsid w:val="00C6387F"/>
    <w:rsid w:val="00C74916"/>
    <w:rsid w:val="00C81FCF"/>
    <w:rsid w:val="00CB0DB8"/>
    <w:rsid w:val="00CB1849"/>
    <w:rsid w:val="00CB3260"/>
    <w:rsid w:val="00CC30D5"/>
    <w:rsid w:val="00CC487A"/>
    <w:rsid w:val="00CD1D10"/>
    <w:rsid w:val="00CD272C"/>
    <w:rsid w:val="00CE0A01"/>
    <w:rsid w:val="00CE59FA"/>
    <w:rsid w:val="00CF1077"/>
    <w:rsid w:val="00CF22A1"/>
    <w:rsid w:val="00CF74F2"/>
    <w:rsid w:val="00D003AD"/>
    <w:rsid w:val="00D02C6F"/>
    <w:rsid w:val="00D06B0F"/>
    <w:rsid w:val="00D16EDB"/>
    <w:rsid w:val="00D22165"/>
    <w:rsid w:val="00D361CE"/>
    <w:rsid w:val="00D45839"/>
    <w:rsid w:val="00D66837"/>
    <w:rsid w:val="00D67E51"/>
    <w:rsid w:val="00D71EBF"/>
    <w:rsid w:val="00D77ECA"/>
    <w:rsid w:val="00D8000C"/>
    <w:rsid w:val="00D82BDD"/>
    <w:rsid w:val="00D84160"/>
    <w:rsid w:val="00D874B6"/>
    <w:rsid w:val="00DA01B4"/>
    <w:rsid w:val="00DA0E11"/>
    <w:rsid w:val="00DA56CA"/>
    <w:rsid w:val="00DB1B8F"/>
    <w:rsid w:val="00DB7AFB"/>
    <w:rsid w:val="00DC2D71"/>
    <w:rsid w:val="00DC3A2F"/>
    <w:rsid w:val="00DC451C"/>
    <w:rsid w:val="00DC4F84"/>
    <w:rsid w:val="00DC74CD"/>
    <w:rsid w:val="00DD2093"/>
    <w:rsid w:val="00DD31F1"/>
    <w:rsid w:val="00DE413F"/>
    <w:rsid w:val="00DE60D3"/>
    <w:rsid w:val="00DF0179"/>
    <w:rsid w:val="00DF2F78"/>
    <w:rsid w:val="00DF3F08"/>
    <w:rsid w:val="00DF7385"/>
    <w:rsid w:val="00E04EE4"/>
    <w:rsid w:val="00E15E3B"/>
    <w:rsid w:val="00E20070"/>
    <w:rsid w:val="00E204FD"/>
    <w:rsid w:val="00E215D8"/>
    <w:rsid w:val="00E24FB2"/>
    <w:rsid w:val="00E26FE5"/>
    <w:rsid w:val="00E315E8"/>
    <w:rsid w:val="00E33D83"/>
    <w:rsid w:val="00E354EC"/>
    <w:rsid w:val="00E43729"/>
    <w:rsid w:val="00E46854"/>
    <w:rsid w:val="00E46D17"/>
    <w:rsid w:val="00E46F78"/>
    <w:rsid w:val="00E51F8E"/>
    <w:rsid w:val="00E53377"/>
    <w:rsid w:val="00E5430E"/>
    <w:rsid w:val="00E54932"/>
    <w:rsid w:val="00E608B0"/>
    <w:rsid w:val="00E61F86"/>
    <w:rsid w:val="00E64EFE"/>
    <w:rsid w:val="00E66932"/>
    <w:rsid w:val="00E72818"/>
    <w:rsid w:val="00E76B33"/>
    <w:rsid w:val="00E835A1"/>
    <w:rsid w:val="00E914C7"/>
    <w:rsid w:val="00E9156E"/>
    <w:rsid w:val="00E950D9"/>
    <w:rsid w:val="00E96F8F"/>
    <w:rsid w:val="00EA0D50"/>
    <w:rsid w:val="00EB3B6D"/>
    <w:rsid w:val="00EB4F12"/>
    <w:rsid w:val="00EB6175"/>
    <w:rsid w:val="00EB7942"/>
    <w:rsid w:val="00EC12CF"/>
    <w:rsid w:val="00EC5967"/>
    <w:rsid w:val="00ED0F29"/>
    <w:rsid w:val="00ED6078"/>
    <w:rsid w:val="00ED6BDC"/>
    <w:rsid w:val="00EE48B4"/>
    <w:rsid w:val="00EF3C3D"/>
    <w:rsid w:val="00F04E27"/>
    <w:rsid w:val="00F0692B"/>
    <w:rsid w:val="00F07410"/>
    <w:rsid w:val="00F27F6C"/>
    <w:rsid w:val="00F36F88"/>
    <w:rsid w:val="00F41863"/>
    <w:rsid w:val="00F43C14"/>
    <w:rsid w:val="00F45E96"/>
    <w:rsid w:val="00F5243C"/>
    <w:rsid w:val="00F57761"/>
    <w:rsid w:val="00F62000"/>
    <w:rsid w:val="00F74DA9"/>
    <w:rsid w:val="00F753F2"/>
    <w:rsid w:val="00F818BD"/>
    <w:rsid w:val="00F9009C"/>
    <w:rsid w:val="00F948B3"/>
    <w:rsid w:val="00F96ADD"/>
    <w:rsid w:val="00FA14EC"/>
    <w:rsid w:val="00FA22C7"/>
    <w:rsid w:val="00FA7AAC"/>
    <w:rsid w:val="00FB0A05"/>
    <w:rsid w:val="00FB4AD3"/>
    <w:rsid w:val="00FB638A"/>
    <w:rsid w:val="00FC2B38"/>
    <w:rsid w:val="00FC4D27"/>
    <w:rsid w:val="00FC655D"/>
    <w:rsid w:val="00FD3540"/>
    <w:rsid w:val="00FD5353"/>
    <w:rsid w:val="00FD7B90"/>
    <w:rsid w:val="00FE632F"/>
    <w:rsid w:val="00FE6E86"/>
    <w:rsid w:val="1037B5CD"/>
    <w:rsid w:val="11CEB16D"/>
    <w:rsid w:val="22681A33"/>
    <w:rsid w:val="244127B3"/>
    <w:rsid w:val="5394388B"/>
    <w:rsid w:val="548E8414"/>
    <w:rsid w:val="59F677C8"/>
    <w:rsid w:val="5F0F52AC"/>
    <w:rsid w:val="7305E9E5"/>
    <w:rsid w:val="749C5E21"/>
    <w:rsid w:val="7932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F8667"/>
  <w14:defaultImageDpi w14:val="32767"/>
  <w15:chartTrackingRefBased/>
  <w15:docId w15:val="{32B1EDDD-DB29-47AD-8275-8DAADF1A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B1C"/>
    <w:pPr>
      <w:spacing w:line="288" w:lineRule="auto"/>
    </w:pPr>
    <w:rPr>
      <w:rFonts w:ascii="Arial" w:eastAsiaTheme="minorEastAsia" w:hAnsi="Arial"/>
      <w:color w:val="000000" w:themeColor="text1"/>
      <w:sz w:val="20"/>
      <w:szCs w:val="17"/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986252"/>
    <w:pPr>
      <w:keepNext/>
      <w:numPr>
        <w:numId w:val="26"/>
      </w:numPr>
      <w:tabs>
        <w:tab w:val="left" w:pos="432"/>
      </w:tabs>
      <w:suppressAutoHyphens/>
      <w:spacing w:line="276" w:lineRule="auto"/>
      <w:jc w:val="both"/>
      <w:outlineLvl w:val="0"/>
    </w:pPr>
    <w:rPr>
      <w:rFonts w:asciiTheme="majorHAnsi" w:eastAsiaTheme="majorEastAsia" w:hAnsiTheme="majorHAnsi" w:cstheme="majorBidi"/>
      <w:color w:val="522E5D"/>
      <w:sz w:val="26"/>
      <w:szCs w:val="26"/>
    </w:rPr>
  </w:style>
  <w:style w:type="paragraph" w:styleId="Overskrift2">
    <w:name w:val="heading 2"/>
    <w:basedOn w:val="Normal"/>
    <w:next w:val="Normal"/>
    <w:link w:val="Overskrift2Tegn"/>
    <w:unhideWhenUsed/>
    <w:qFormat/>
    <w:rsid w:val="00986252"/>
    <w:pPr>
      <w:keepNext/>
      <w:keepLines/>
      <w:numPr>
        <w:ilvl w:val="1"/>
        <w:numId w:val="26"/>
      </w:numPr>
      <w:spacing w:before="40" w:line="259" w:lineRule="auto"/>
      <w:outlineLvl w:val="1"/>
    </w:pPr>
    <w:rPr>
      <w:rFonts w:asciiTheme="majorHAnsi" w:eastAsiaTheme="majorEastAsia" w:hAnsiTheme="majorHAnsi" w:cstheme="majorBidi"/>
      <w:color w:val="2B4C3A" w:themeColor="accent4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86252"/>
    <w:pPr>
      <w:outlineLvl w:val="2"/>
    </w:pPr>
    <w:rPr>
      <w:b/>
      <w:color w:val="370B41" w:themeColor="text2"/>
      <w:szCs w:val="20"/>
      <w:lang w:eastAsia="en-GB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986252"/>
    <w:pPr>
      <w:keepNext/>
      <w:overflowPunct w:val="0"/>
      <w:autoSpaceDE w:val="0"/>
      <w:autoSpaceDN w:val="0"/>
      <w:adjustRightInd w:val="0"/>
      <w:spacing w:before="240" w:after="60" w:line="240" w:lineRule="auto"/>
      <w:ind w:left="1006" w:hanging="864"/>
      <w:textAlignment w:val="baseline"/>
      <w:outlineLvl w:val="3"/>
    </w:pPr>
    <w:rPr>
      <w:rFonts w:asciiTheme="minorHAnsi" w:hAnsiTheme="minorHAnsi"/>
      <w:b/>
      <w:bCs/>
      <w:color w:val="auto"/>
      <w:sz w:val="28"/>
      <w:szCs w:val="28"/>
      <w:lang w:eastAsia="nb-NO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150" w:hanging="1008"/>
      <w:textAlignment w:val="baseline"/>
      <w:outlineLvl w:val="4"/>
    </w:pPr>
    <w:rPr>
      <w:rFonts w:asciiTheme="minorHAnsi" w:hAnsiTheme="minorHAnsi"/>
      <w:b/>
      <w:bCs/>
      <w:i/>
      <w:iCs/>
      <w:color w:val="auto"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294" w:hanging="1152"/>
      <w:textAlignment w:val="baseline"/>
      <w:outlineLvl w:val="5"/>
    </w:pPr>
    <w:rPr>
      <w:rFonts w:asciiTheme="minorHAnsi" w:hAnsiTheme="minorHAnsi"/>
      <w:b/>
      <w:bCs/>
      <w:color w:val="auto"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438" w:hanging="1296"/>
      <w:textAlignment w:val="baseline"/>
      <w:outlineLvl w:val="6"/>
    </w:pPr>
    <w:rPr>
      <w:rFonts w:asciiTheme="minorHAnsi" w:hAnsiTheme="minorHAnsi"/>
      <w:color w:val="auto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582" w:hanging="1440"/>
      <w:textAlignment w:val="baseline"/>
      <w:outlineLvl w:val="7"/>
    </w:pPr>
    <w:rPr>
      <w:rFonts w:asciiTheme="minorHAnsi" w:hAnsiTheme="minorHAnsi"/>
      <w:i/>
      <w:iCs/>
      <w:color w:val="auto"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986252"/>
    <w:pPr>
      <w:overflowPunct w:val="0"/>
      <w:autoSpaceDE w:val="0"/>
      <w:autoSpaceDN w:val="0"/>
      <w:adjustRightInd w:val="0"/>
      <w:spacing w:before="240" w:after="60" w:line="240" w:lineRule="auto"/>
      <w:ind w:left="1726" w:hanging="1584"/>
      <w:textAlignment w:val="baseline"/>
      <w:outlineLvl w:val="8"/>
    </w:pPr>
    <w:rPr>
      <w:rFonts w:asciiTheme="majorHAnsi" w:eastAsiaTheme="majorEastAsia" w:hAnsiTheme="majorHAnsi" w:cstheme="majorBidi"/>
      <w:color w:val="auto"/>
      <w:sz w:val="22"/>
      <w:szCs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00986252"/>
    <w:pPr>
      <w:numPr>
        <w:ilvl w:val="1"/>
      </w:numPr>
      <w:spacing w:after="160"/>
    </w:pPr>
    <w:rPr>
      <w:rFonts w:asciiTheme="minorHAnsi" w:hAnsiTheme="minorHAnsi" w:cs="Times New Roman (CS-brødtekst)"/>
      <w:color w:val="4E285E" w:themeColor="accent1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86252"/>
    <w:rPr>
      <w:rFonts w:eastAsiaTheme="minorEastAsia" w:cs="Times New Roman (CS-brødtekst)"/>
      <w:color w:val="4E285E" w:themeColor="accent1"/>
      <w:sz w:val="22"/>
      <w:szCs w:val="22"/>
      <w:lang w:val="nb-NO"/>
    </w:rPr>
  </w:style>
  <w:style w:type="table" w:customStyle="1" w:styleId="CreunaTabell1">
    <w:name w:val="Creuna Tabell 1"/>
    <w:basedOn w:val="Vanligtabell"/>
    <w:uiPriority w:val="99"/>
    <w:rsid w:val="00D67E51"/>
    <w:rPr>
      <w:rFonts w:ascii="Constantia" w:hAnsi="Constantia"/>
      <w:color w:val="030303"/>
      <w:sz w:val="21"/>
      <w:szCs w:val="21"/>
      <w:lang w:val="nb-NO"/>
    </w:rPr>
    <w:tblPr/>
    <w:tblStylePr w:type="firstRow">
      <w:rPr>
        <w:rFonts w:asciiTheme="majorHAnsi" w:hAnsiTheme="majorHAnsi"/>
        <w:color w:val="000000" w:themeColor="text1"/>
        <w:sz w:val="20"/>
      </w:rPr>
      <w:tblPr/>
      <w:tcPr>
        <w:shd w:val="clear" w:color="auto" w:fill="F2F2F2" w:themeFill="background1" w:themeFillShade="F2"/>
      </w:tcPr>
    </w:tblStylePr>
  </w:style>
  <w:style w:type="table" w:customStyle="1" w:styleId="Stil1">
    <w:name w:val="Stil1"/>
    <w:basedOn w:val="Vanligtabell"/>
    <w:uiPriority w:val="99"/>
    <w:rsid w:val="00D67E51"/>
    <w:rPr>
      <w:color w:val="030303"/>
      <w:sz w:val="21"/>
      <w:szCs w:val="21"/>
      <w:lang w:val="nb-NO"/>
    </w:rPr>
    <w:tblPr/>
  </w:style>
  <w:style w:type="table" w:customStyle="1" w:styleId="Creuna">
    <w:name w:val="Creuna"/>
    <w:basedOn w:val="Vanligtabell"/>
    <w:uiPriority w:val="99"/>
    <w:rsid w:val="00D67E51"/>
    <w:rPr>
      <w:rFonts w:cs="Times New Roman (CS-brødtekst)"/>
      <w:color w:val="000000" w:themeColor="text1"/>
      <w:sz w:val="20"/>
      <w:szCs w:val="21"/>
      <w:lang w:val="nb-NO"/>
    </w:rPr>
    <w:tblPr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rPr>
      <w:cantSplit/>
      <w:tblHeader/>
    </w:trPr>
    <w:tcPr>
      <w:shd w:val="clear" w:color="auto" w:fill="FFFFFF"/>
      <w:tcMar>
        <w:top w:w="57" w:type="dxa"/>
        <w:bottom w:w="57" w:type="dxa"/>
      </w:tcMar>
      <w:vAlign w:val="center"/>
    </w:tcPr>
    <w:tblStylePr w:type="firstRow">
      <w:rPr>
        <w:rFonts w:asciiTheme="majorHAnsi" w:hAnsiTheme="majorHAnsi"/>
        <w:color w:val="FFFFFF" w:themeColor="background1"/>
        <w:sz w:val="20"/>
      </w:rPr>
      <w:tblPr/>
      <w:tcPr>
        <w:shd w:val="clear" w:color="auto" w:fill="000000" w:themeFill="text1"/>
      </w:tcPr>
    </w:tblStylePr>
    <w:tblStylePr w:type="band2Vert">
      <w:rPr>
        <w:rFonts w:asciiTheme="minorHAnsi" w:hAnsiTheme="minorHAnsi"/>
        <w:sz w:val="20"/>
      </w:rPr>
    </w:tblStylePr>
  </w:style>
  <w:style w:type="table" w:customStyle="1" w:styleId="Creunaenkel">
    <w:name w:val="Creuna enkel"/>
    <w:basedOn w:val="Vanligtabell"/>
    <w:uiPriority w:val="99"/>
    <w:rsid w:val="00D67E51"/>
    <w:rPr>
      <w:color w:val="030303"/>
      <w:sz w:val="20"/>
      <w:szCs w:val="21"/>
      <w:lang w:val="nb-N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character" w:styleId="Sterkreferanse">
    <w:name w:val="Intense Reference"/>
    <w:basedOn w:val="Standardskriftforavsnitt"/>
    <w:uiPriority w:val="32"/>
    <w:qFormat/>
    <w:rsid w:val="00986252"/>
    <w:rPr>
      <w:b/>
      <w:bCs/>
      <w:caps w:val="0"/>
      <w:smallCaps w:val="0"/>
      <w:color w:val="4E285E" w:themeColor="accent1"/>
      <w:spacing w:val="5"/>
    </w:rPr>
  </w:style>
  <w:style w:type="character" w:styleId="Svakreferanse">
    <w:name w:val="Subtle Reference"/>
    <w:basedOn w:val="Standardskriftforavsnitt"/>
    <w:uiPriority w:val="31"/>
    <w:rsid w:val="00B942C9"/>
    <w:rPr>
      <w:caps w:val="0"/>
      <w:smallCaps w:val="0"/>
      <w:color w:val="000000" w:themeColor="text1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86252"/>
    <w:rPr>
      <w:rFonts w:ascii="Arial" w:eastAsiaTheme="minorEastAsia" w:hAnsi="Arial"/>
      <w:b/>
      <w:color w:val="370B41" w:themeColor="text2"/>
      <w:sz w:val="20"/>
      <w:szCs w:val="20"/>
      <w:lang w:val="nb-NO" w:eastAsia="en-GB"/>
    </w:rPr>
  </w:style>
  <w:style w:type="table" w:styleId="Rutenettabell1lys">
    <w:name w:val="Grid Table 1 Light"/>
    <w:basedOn w:val="Vanligtabell"/>
    <w:uiPriority w:val="46"/>
    <w:rsid w:val="00F0741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pptekst">
    <w:name w:val="header"/>
    <w:basedOn w:val="Normal"/>
    <w:link w:val="TopptekstTegn"/>
    <w:uiPriority w:val="99"/>
    <w:unhideWhenUsed/>
    <w:rsid w:val="00F07410"/>
    <w:pPr>
      <w:tabs>
        <w:tab w:val="center" w:pos="4536"/>
        <w:tab w:val="right" w:pos="9072"/>
      </w:tabs>
      <w:spacing w:line="240" w:lineRule="auto"/>
    </w:pPr>
    <w:rPr>
      <w:color w:val="370B41" w:themeColor="text2"/>
      <w:sz w:val="17"/>
    </w:rPr>
  </w:style>
  <w:style w:type="character" w:customStyle="1" w:styleId="TopptekstTegn">
    <w:name w:val="Topptekst Tegn"/>
    <w:basedOn w:val="Standardskriftforavsnitt"/>
    <w:link w:val="Topptekst"/>
    <w:uiPriority w:val="99"/>
    <w:rsid w:val="00F07410"/>
    <w:rPr>
      <w:rFonts w:ascii="Arial" w:eastAsiaTheme="minorEastAsia" w:hAnsi="Arial"/>
      <w:color w:val="370B41" w:themeColor="text2"/>
      <w:sz w:val="17"/>
      <w:szCs w:val="17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B942C9"/>
    <w:pPr>
      <w:spacing w:line="210" w:lineRule="exact"/>
    </w:pPr>
    <w:rPr>
      <w:color w:val="4E285E" w:themeColor="accent1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B942C9"/>
    <w:rPr>
      <w:rFonts w:ascii="Arial" w:eastAsiaTheme="minorEastAsia" w:hAnsi="Arial"/>
      <w:noProof/>
      <w:color w:val="4E285E" w:themeColor="accent1"/>
      <w:sz w:val="16"/>
      <w:szCs w:val="16"/>
      <w:lang w:val="nb-NO"/>
    </w:rPr>
  </w:style>
  <w:style w:type="paragraph" w:customStyle="1" w:styleId="Datoref">
    <w:name w:val="Dato/ref"/>
    <w:basedOn w:val="Normal"/>
    <w:qFormat/>
    <w:rsid w:val="00986252"/>
    <w:rPr>
      <w:sz w:val="15"/>
      <w:szCs w:val="15"/>
    </w:rPr>
  </w:style>
  <w:style w:type="character" w:styleId="Sterk">
    <w:name w:val="Strong"/>
    <w:basedOn w:val="Standardskriftforavsnitt"/>
    <w:uiPriority w:val="22"/>
    <w:qFormat/>
    <w:rsid w:val="00986252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986252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86252"/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</w:rPr>
  </w:style>
  <w:style w:type="paragraph" w:customStyle="1" w:styleId="Rapport">
    <w:name w:val="Rapport"/>
    <w:basedOn w:val="Tittel"/>
    <w:qFormat/>
    <w:rsid w:val="00986252"/>
    <w:pPr>
      <w:spacing w:after="240"/>
      <w:contextualSpacing w:val="0"/>
    </w:pPr>
    <w:rPr>
      <w:color w:val="2B4C3A" w:themeColor="accent4"/>
      <w:sz w:val="80"/>
      <w:szCs w:val="80"/>
    </w:rPr>
  </w:style>
  <w:style w:type="paragraph" w:customStyle="1" w:styleId="Rapporttittel">
    <w:name w:val="Rapporttittel"/>
    <w:basedOn w:val="Tittel"/>
    <w:qFormat/>
    <w:rsid w:val="00986252"/>
    <w:rPr>
      <w:color w:val="522E5D"/>
    </w:rPr>
  </w:style>
  <w:style w:type="table" w:styleId="Tabellrutenett">
    <w:name w:val="Table Grid"/>
    <w:basedOn w:val="Vanligtabell"/>
    <w:rsid w:val="00105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86252"/>
    <w:rPr>
      <w:rFonts w:asciiTheme="majorHAnsi" w:eastAsiaTheme="majorEastAsia" w:hAnsiTheme="majorHAnsi" w:cstheme="majorBidi"/>
      <w:color w:val="522E5D"/>
      <w:sz w:val="26"/>
      <w:szCs w:val="26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986252"/>
    <w:rPr>
      <w:rFonts w:asciiTheme="majorHAnsi" w:eastAsiaTheme="majorEastAsia" w:hAnsiTheme="majorHAnsi" w:cstheme="majorBidi"/>
      <w:color w:val="2B4C3A" w:themeColor="accent4"/>
      <w:sz w:val="22"/>
      <w:szCs w:val="22"/>
      <w:lang w:val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0B6005"/>
    <w:pPr>
      <w:spacing w:before="480"/>
      <w:outlineLvl w:val="9"/>
    </w:pPr>
    <w:rPr>
      <w:bCs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615716"/>
    <w:pPr>
      <w:spacing w:before="240" w:after="120"/>
    </w:pPr>
    <w:rPr>
      <w:rFonts w:asciiTheme="minorHAnsi" w:hAnsiTheme="minorHAnsi" w:cstheme="minorHAnsi"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B6005"/>
    <w:pPr>
      <w:spacing w:before="120"/>
      <w:ind w:left="200"/>
    </w:pPr>
    <w:rPr>
      <w:rFonts w:asciiTheme="minorHAnsi" w:hAnsiTheme="minorHAnsi" w:cstheme="minorHAnsi"/>
      <w:iCs/>
      <w:szCs w:val="20"/>
    </w:rPr>
  </w:style>
  <w:style w:type="character" w:styleId="Hyperkobling">
    <w:name w:val="Hyperlink"/>
    <w:basedOn w:val="Standardskriftforavsnitt"/>
    <w:uiPriority w:val="99"/>
    <w:unhideWhenUsed/>
    <w:rsid w:val="007B7B82"/>
    <w:rPr>
      <w:color w:val="FF6426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7B7B82"/>
    <w:pPr>
      <w:ind w:left="400"/>
    </w:pPr>
    <w:rPr>
      <w:rFonts w:asciiTheme="minorHAnsi" w:hAnsiTheme="minorHAnsi" w:cstheme="minorHAnsi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7B7B82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7B7B82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7B7B82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7B7B82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7B7B82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7B7B82"/>
    <w:pPr>
      <w:ind w:left="1600"/>
    </w:pPr>
    <w:rPr>
      <w:rFonts w:asciiTheme="minorHAnsi" w:hAnsiTheme="minorHAnsi" w:cstheme="minorHAnsi"/>
      <w:szCs w:val="20"/>
    </w:rPr>
  </w:style>
  <w:style w:type="character" w:customStyle="1" w:styleId="Ulstomtale1">
    <w:name w:val="Uløst omtale1"/>
    <w:basedOn w:val="Standardskriftforavsnitt"/>
    <w:uiPriority w:val="99"/>
    <w:rsid w:val="009E506C"/>
    <w:rPr>
      <w:color w:val="605E5C"/>
      <w:shd w:val="clear" w:color="auto" w:fill="E1DFDD"/>
    </w:rPr>
  </w:style>
  <w:style w:type="character" w:styleId="Sidetall">
    <w:name w:val="page number"/>
    <w:basedOn w:val="Standardskriftforavsnitt"/>
    <w:uiPriority w:val="99"/>
    <w:semiHidden/>
    <w:unhideWhenUsed/>
    <w:rsid w:val="0046162C"/>
  </w:style>
  <w:style w:type="paragraph" w:styleId="Bobletekst">
    <w:name w:val="Balloon Text"/>
    <w:basedOn w:val="Normal"/>
    <w:link w:val="BobletekstTegn"/>
    <w:uiPriority w:val="99"/>
    <w:semiHidden/>
    <w:unhideWhenUsed/>
    <w:rsid w:val="001A0B8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A0B8D"/>
    <w:rPr>
      <w:rFonts w:ascii="Times New Roman" w:eastAsiaTheme="minorEastAsia" w:hAnsi="Times New Roman" w:cs="Times New Roman"/>
      <w:noProof/>
      <w:color w:val="000000" w:themeColor="text1"/>
      <w:sz w:val="18"/>
      <w:szCs w:val="18"/>
      <w:lang w:val="nb-NO"/>
    </w:rPr>
  </w:style>
  <w:style w:type="paragraph" w:styleId="Listeavsnitt">
    <w:name w:val="List Paragraph"/>
    <w:basedOn w:val="Normal"/>
    <w:uiPriority w:val="34"/>
    <w:qFormat/>
    <w:rsid w:val="00986252"/>
    <w:pPr>
      <w:numPr>
        <w:numId w:val="27"/>
      </w:numPr>
      <w:contextualSpacing/>
    </w:pPr>
  </w:style>
  <w:style w:type="paragraph" w:customStyle="1" w:styleId="Forsidetabell">
    <w:name w:val="Forsidetabell"/>
    <w:basedOn w:val="Normal"/>
    <w:qFormat/>
    <w:rsid w:val="00986252"/>
    <w:pPr>
      <w:framePr w:hSpace="142" w:wrap="around" w:vAnchor="page" w:hAnchor="margin" w:y="10617"/>
      <w:spacing w:line="240" w:lineRule="auto"/>
      <w:suppressOverlap/>
    </w:pPr>
    <w:rPr>
      <w:rFonts w:eastAsia="ヒラギノ角ゴ Pro W3"/>
      <w:sz w:val="16"/>
      <w:szCs w:val="16"/>
    </w:rPr>
  </w:style>
  <w:style w:type="paragraph" w:customStyle="1" w:styleId="FormatmallInnehll712ptFet">
    <w:name w:val="Formatmall Innehåll 7 + 12 pt Fet"/>
    <w:basedOn w:val="INNH7"/>
    <w:qFormat/>
    <w:rsid w:val="00986252"/>
    <w:pPr>
      <w:spacing w:line="240" w:lineRule="auto"/>
      <w:ind w:left="0"/>
    </w:pPr>
    <w:rPr>
      <w:rFonts w:ascii="Arial" w:eastAsia="Times New Roman" w:hAnsi="Arial" w:cs="Times New Roman"/>
      <w:b/>
      <w:bCs/>
      <w:color w:val="auto"/>
      <w:sz w:val="24"/>
      <w:lang w:val="en-GB" w:eastAsia="sv-SE"/>
    </w:rPr>
  </w:style>
  <w:style w:type="paragraph" w:styleId="NormalWeb">
    <w:name w:val="Normal (Web)"/>
    <w:basedOn w:val="Normal"/>
    <w:uiPriority w:val="99"/>
    <w:unhideWhenUsed/>
    <w:rsid w:val="001D65E4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eastAsia="nb-NO"/>
    </w:rPr>
  </w:style>
  <w:style w:type="paragraph" w:customStyle="1" w:styleId="Default">
    <w:name w:val="Default"/>
    <w:rsid w:val="001D65E4"/>
    <w:pPr>
      <w:autoSpaceDE w:val="0"/>
      <w:autoSpaceDN w:val="0"/>
      <w:adjustRightInd w:val="0"/>
    </w:pPr>
    <w:rPr>
      <w:rFonts w:ascii="Calibri" w:hAnsi="Calibri" w:cs="Calibri"/>
      <w:color w:val="000000"/>
      <w:lang w:val="nb-NO"/>
    </w:rPr>
  </w:style>
  <w:style w:type="paragraph" w:customStyle="1" w:styleId="brdtekst">
    <w:name w:val="brødtekst"/>
    <w:basedOn w:val="Normal"/>
    <w:rsid w:val="001D65E4"/>
    <w:pPr>
      <w:overflowPunct w:val="0"/>
      <w:autoSpaceDE w:val="0"/>
      <w:autoSpaceDN w:val="0"/>
      <w:adjustRightInd w:val="0"/>
      <w:spacing w:line="312" w:lineRule="auto"/>
      <w:textAlignment w:val="baseline"/>
    </w:pPr>
    <w:rPr>
      <w:rFonts w:eastAsia="Times New Roman" w:cs="Arial"/>
      <w:color w:val="auto"/>
      <w:sz w:val="22"/>
      <w:szCs w:val="22"/>
      <w:lang w:eastAsia="nb-NO"/>
    </w:rPr>
  </w:style>
  <w:style w:type="character" w:customStyle="1" w:styleId="WW8Num22z1">
    <w:name w:val="WW8Num22z1"/>
    <w:rsid w:val="00395DB3"/>
    <w:rPr>
      <w:rFonts w:ascii="Courier New" w:hAnsi="Courier New" w:cs="Courier New"/>
    </w:rPr>
  </w:style>
  <w:style w:type="paragraph" w:styleId="Punktliste2">
    <w:name w:val="List Bullet 2"/>
    <w:basedOn w:val="Normal"/>
    <w:autoRedefine/>
    <w:rsid w:val="00B86A80"/>
    <w:pPr>
      <w:numPr>
        <w:numId w:val="6"/>
      </w:numPr>
      <w:tabs>
        <w:tab w:val="left" w:pos="0"/>
        <w:tab w:val="left" w:pos="1418"/>
        <w:tab w:val="left" w:pos="7371"/>
      </w:tabs>
      <w:spacing w:after="120" w:line="240" w:lineRule="auto"/>
    </w:pPr>
    <w:rPr>
      <w:rFonts w:eastAsia="Times New Roman" w:cs="Times New Roman"/>
      <w:i/>
      <w:color w:val="auto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986252"/>
    <w:rPr>
      <w:rFonts w:eastAsiaTheme="minorEastAsia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rsid w:val="00986252"/>
    <w:rPr>
      <w:rFonts w:eastAsiaTheme="minorEastAsia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rsid w:val="00986252"/>
    <w:rPr>
      <w:rFonts w:eastAsiaTheme="minorEastAsia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rsid w:val="00986252"/>
    <w:rPr>
      <w:rFonts w:eastAsiaTheme="minorEastAsia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rsid w:val="00986252"/>
    <w:rPr>
      <w:rFonts w:eastAsiaTheme="minorEastAsia"/>
      <w:i/>
      <w:iCs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rsid w:val="00986252"/>
    <w:rPr>
      <w:rFonts w:asciiTheme="majorHAnsi" w:eastAsiaTheme="majorEastAsia" w:hAnsiTheme="majorHAnsi" w:cstheme="majorBidi"/>
      <w:sz w:val="22"/>
      <w:szCs w:val="22"/>
      <w:lang w:val="nb-NO" w:eastAsia="nb-NO"/>
    </w:rPr>
  </w:style>
  <w:style w:type="character" w:customStyle="1" w:styleId="ui-provider">
    <w:name w:val="ui-provider"/>
    <w:basedOn w:val="Standardskriftforavsnitt"/>
    <w:rsid w:val="00C46478"/>
  </w:style>
  <w:style w:type="character" w:styleId="Merknadsreferanse">
    <w:name w:val="annotation reference"/>
    <w:basedOn w:val="Standardskriftforavsnitt"/>
    <w:uiPriority w:val="99"/>
    <w:semiHidden/>
    <w:unhideWhenUsed/>
    <w:rsid w:val="00A020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2001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02001"/>
    <w:rPr>
      <w:rFonts w:ascii="Arial" w:eastAsiaTheme="minorEastAsia" w:hAnsi="Arial"/>
      <w:color w:val="000000" w:themeColor="text1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200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02001"/>
    <w:rPr>
      <w:rFonts w:ascii="Arial" w:eastAsiaTheme="minorEastAsia" w:hAnsi="Arial"/>
      <w:b/>
      <w:bCs/>
      <w:color w:val="000000" w:themeColor="text1"/>
      <w:sz w:val="20"/>
      <w:szCs w:val="20"/>
      <w:lang w:val="nb-NO"/>
    </w:rPr>
  </w:style>
  <w:style w:type="character" w:styleId="Omtale">
    <w:name w:val="Mention"/>
    <w:basedOn w:val="Standardskriftforavsnitt"/>
    <w:uiPriority w:val="99"/>
    <w:unhideWhenUsed/>
    <w:rsid w:val="00A020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va\OneDrive%20-%20VEAS%20SELVKOST%20AS\Stine\Word%20mal.dotx" TargetMode="External"/></Relationships>
</file>

<file path=word/theme/theme1.xml><?xml version="1.0" encoding="utf-8"?>
<a:theme xmlns:a="http://schemas.openxmlformats.org/drawingml/2006/main" name="Veas">
  <a:themeElements>
    <a:clrScheme name="VEAS 1">
      <a:dk1>
        <a:srgbClr val="000000"/>
      </a:dk1>
      <a:lt1>
        <a:srgbClr val="FFFFFF"/>
      </a:lt1>
      <a:dk2>
        <a:srgbClr val="370B41"/>
      </a:dk2>
      <a:lt2>
        <a:srgbClr val="99E9E8"/>
      </a:lt2>
      <a:accent1>
        <a:srgbClr val="4E285E"/>
      </a:accent1>
      <a:accent2>
        <a:srgbClr val="FF6426"/>
      </a:accent2>
      <a:accent3>
        <a:srgbClr val="FEE576"/>
      </a:accent3>
      <a:accent4>
        <a:srgbClr val="2B4C3A"/>
      </a:accent4>
      <a:accent5>
        <a:srgbClr val="CAE193"/>
      </a:accent5>
      <a:accent6>
        <a:srgbClr val="178783"/>
      </a:accent6>
      <a:hlink>
        <a:srgbClr val="FF6426"/>
      </a:hlink>
      <a:folHlink>
        <a:srgbClr val="4D285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as" id="{B517C1E4-84EF-BD4B-B48E-38C9E6F9B190}" vid="{D901F0AD-CBC2-6847-9E78-324F0E325D9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E691FAEDDFA458FFB91F1762F84D9" ma:contentTypeVersion="19" ma:contentTypeDescription="Opprett et nytt dokument." ma:contentTypeScope="" ma:versionID="9a9e6b917af657fb9f098709315fac0e">
  <xsd:schema xmlns:xsd="http://www.w3.org/2001/XMLSchema" xmlns:xs="http://www.w3.org/2001/XMLSchema" xmlns:p="http://schemas.microsoft.com/office/2006/metadata/properties" xmlns:ns2="2fd966dd-20a5-4ca1-9347-a2767bc1d5eb" xmlns:ns3="6c55925e-8943-4108-bf9e-02bfebf4837e" targetNamespace="http://schemas.microsoft.com/office/2006/metadata/properties" ma:root="true" ma:fieldsID="857f68d897e59c0c2b00a4d235aa3c2a" ns2:_="" ns3:_="">
    <xsd:import namespace="2fd966dd-20a5-4ca1-9347-a2767bc1d5eb"/>
    <xsd:import namespace="6c55925e-8943-4108-bf9e-02bfebf48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966dd-20a5-4ca1-9347-a2767bc1d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ef8b2ca5-5d4b-4e93-8597-a12df9ee30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5925e-8943-4108-bf9e-02bfebf48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c081f6-5814-42c7-871f-cd89e36b79d2}" ma:internalName="TaxCatchAll" ma:showField="CatchAllData" ma:web="6c55925e-8943-4108-bf9e-02bfebf48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55925e-8943-4108-bf9e-02bfebf4837e" xsi:nil="true"/>
    <lcf76f155ced4ddcb4097134ff3c332f xmlns="2fd966dd-20a5-4ca1-9347-a2767bc1d5e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BCBB8A-9865-4FAF-8E57-B161E3D24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966dd-20a5-4ca1-9347-a2767bc1d5eb"/>
    <ds:schemaRef ds:uri="6c55925e-8943-4108-bf9e-02bfebf48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52428-942B-4183-81A3-278603E60FE4}">
  <ds:schemaRefs>
    <ds:schemaRef ds:uri="http://schemas.microsoft.com/office/2006/metadata/properties"/>
    <ds:schemaRef ds:uri="http://schemas.microsoft.com/office/infopath/2007/PartnerControls"/>
    <ds:schemaRef ds:uri="6c55925e-8943-4108-bf9e-02bfebf4837e"/>
    <ds:schemaRef ds:uri="2fd966dd-20a5-4ca1-9347-a2767bc1d5eb"/>
  </ds:schemaRefs>
</ds:datastoreItem>
</file>

<file path=customXml/itemProps3.xml><?xml version="1.0" encoding="utf-8"?>
<ds:datastoreItem xmlns:ds="http://schemas.openxmlformats.org/officeDocument/2006/customXml" ds:itemID="{EE451170-B56D-4BE7-ACE6-3D8E3D15B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8F2E6A-4AC6-4E30-8445-7D359FB0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mal</Template>
  <TotalTime>6</TotalTime>
  <Pages>2</Pages>
  <Words>313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Vandbakk-Knudsen Stine</dc:creator>
  <cp:keywords/>
  <dc:description/>
  <cp:lastModifiedBy>Flinstad Helene</cp:lastModifiedBy>
  <cp:revision>16</cp:revision>
  <cp:lastPrinted>2020-08-12T21:50:00Z</cp:lastPrinted>
  <dcterms:created xsi:type="dcterms:W3CDTF">2025-11-26T21:49:00Z</dcterms:created>
  <dcterms:modified xsi:type="dcterms:W3CDTF">2026-08-24T08:06:00Z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0x010100611E691FAEDDFA458FFB91F1762F84D9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